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Pr="002F274A" w:rsidRDefault="00BE1B99" w:rsidP="002F274A">
      <w:pPr>
        <w:pStyle w:val="Direction"/>
        <w:widowControl w:val="0"/>
        <w:spacing w:line="240" w:lineRule="auto"/>
        <w:jc w:val="left"/>
        <w:rPr>
          <w:rFonts w:ascii="Arial" w:hAnsi="Arial" w:cs="Arial"/>
          <w:sz w:val="20"/>
          <w:szCs w:val="20"/>
          <w:lang w:eastAsia="en-US"/>
        </w:rPr>
      </w:pPr>
      <w:r w:rsidRPr="002F274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274A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14:paraId="6A17353B" w14:textId="77777777" w:rsidR="00BE1B99" w:rsidRPr="002F274A" w:rsidRDefault="00BE1B99" w:rsidP="002F274A">
      <w:pPr>
        <w:pStyle w:val="Direction"/>
        <w:widowControl w:val="0"/>
        <w:spacing w:line="240" w:lineRule="auto"/>
        <w:rPr>
          <w:rFonts w:ascii="Arial" w:hAnsi="Arial" w:cs="Arial"/>
          <w:sz w:val="20"/>
          <w:szCs w:val="20"/>
          <w:lang w:eastAsia="en-US"/>
        </w:rPr>
      </w:pPr>
      <w:r w:rsidRPr="002F274A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14:paraId="17621438" w14:textId="77777777" w:rsidR="00BE1B99" w:rsidRPr="002F274A" w:rsidRDefault="00BE1B99" w:rsidP="002F274A">
      <w:pPr>
        <w:pStyle w:val="Direction"/>
        <w:widowControl w:val="0"/>
        <w:spacing w:line="240" w:lineRule="auto"/>
        <w:rPr>
          <w:rFonts w:ascii="Arial" w:hAnsi="Arial" w:cs="Arial"/>
          <w:sz w:val="20"/>
          <w:szCs w:val="20"/>
          <w:lang w:eastAsia="en-US"/>
        </w:rPr>
      </w:pPr>
      <w:r w:rsidRPr="002F274A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proofErr w:type="gramStart"/>
      <w:r w:rsidRPr="002F274A">
        <w:rPr>
          <w:rFonts w:ascii="Arial" w:hAnsi="Arial" w:cs="Arial"/>
          <w:sz w:val="20"/>
          <w:szCs w:val="20"/>
          <w:lang w:eastAsia="en-US"/>
        </w:rPr>
        <w:t>pour</w:t>
      </w:r>
      <w:proofErr w:type="gramEnd"/>
      <w:r w:rsidRPr="002F274A">
        <w:rPr>
          <w:rFonts w:ascii="Arial" w:hAnsi="Arial" w:cs="Arial"/>
          <w:sz w:val="20"/>
          <w:szCs w:val="20"/>
          <w:lang w:eastAsia="en-US"/>
        </w:rPr>
        <w:t xml:space="preserve"> l’administration</w:t>
      </w:r>
    </w:p>
    <w:p w14:paraId="28AE5E85" w14:textId="77777777" w:rsidR="00BE1B99" w:rsidRPr="002F274A" w:rsidRDefault="00BE1B99" w:rsidP="002F274A">
      <w:pPr>
        <w:widowControl w:val="0"/>
        <w:rPr>
          <w:rFonts w:ascii="Arial" w:hAnsi="Arial" w:cs="Arial"/>
          <w:sz w:val="20"/>
          <w:lang w:eastAsia="en-US"/>
        </w:rPr>
      </w:pPr>
    </w:p>
    <w:p w14:paraId="446CD44E" w14:textId="77777777" w:rsidR="00BE1B99" w:rsidRPr="002F274A" w:rsidRDefault="00BE1B99" w:rsidP="002F274A">
      <w:pPr>
        <w:widowControl w:val="0"/>
        <w:rPr>
          <w:rFonts w:ascii="Arial" w:hAnsi="Arial" w:cs="Arial"/>
          <w:sz w:val="20"/>
        </w:rPr>
      </w:pPr>
    </w:p>
    <w:p w14:paraId="1E1992D3" w14:textId="77777777" w:rsidR="00BE1B99" w:rsidRPr="002F274A" w:rsidRDefault="00BE1B99" w:rsidP="002F274A">
      <w:pPr>
        <w:pStyle w:val="En-tte"/>
        <w:widowControl w:val="0"/>
        <w:tabs>
          <w:tab w:val="left" w:pos="1134"/>
        </w:tabs>
        <w:rPr>
          <w:rFonts w:ascii="Arial" w:hAnsi="Arial" w:cs="Arial"/>
          <w:sz w:val="20"/>
        </w:rPr>
      </w:pPr>
    </w:p>
    <w:p w14:paraId="3FFD34D3" w14:textId="5EED05E5" w:rsidR="001239ED" w:rsidRPr="002F274A" w:rsidRDefault="001239ED" w:rsidP="002F274A">
      <w:pPr>
        <w:widowControl w:val="0"/>
        <w:rPr>
          <w:rFonts w:ascii="Arial" w:hAnsi="Arial" w:cs="Arial"/>
          <w:sz w:val="20"/>
        </w:rPr>
      </w:pPr>
    </w:p>
    <w:p w14:paraId="56D6D910" w14:textId="72C87E21" w:rsidR="001239ED" w:rsidRPr="002F274A" w:rsidRDefault="001239ED" w:rsidP="002F274A">
      <w:pPr>
        <w:pStyle w:val="En-tte"/>
        <w:widowControl w:val="0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2F274A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2F274A" w:rsidRDefault="000B3232" w:rsidP="002F274A">
            <w:pPr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2F274A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2F274A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2F274A" w:rsidRDefault="007A749E" w:rsidP="002F274A">
            <w:pPr>
              <w:widowControl w:val="0"/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2F274A" w:rsidRDefault="007A749E" w:rsidP="002F274A">
            <w:pPr>
              <w:widowControl w:val="0"/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2F274A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2CB1427" w:rsidR="007A749E" w:rsidRPr="002F274A" w:rsidRDefault="007A749E" w:rsidP="002F274A">
            <w:pPr>
              <w:widowControl w:val="0"/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2F274A" w:rsidRDefault="007A749E" w:rsidP="002F274A">
            <w:pPr>
              <w:widowControl w:val="0"/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X</w:t>
            </w:r>
          </w:p>
        </w:tc>
      </w:tr>
    </w:tbl>
    <w:p w14:paraId="684A9F27" w14:textId="0660D190" w:rsidR="00F74509" w:rsidRPr="002F274A" w:rsidRDefault="00F74509" w:rsidP="002F274A">
      <w:pPr>
        <w:widowControl w:val="0"/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196B36" w:rsidR="005A3EE8" w:rsidRPr="002F274A" w:rsidRDefault="005A3EE8" w:rsidP="002F274A">
      <w:pPr>
        <w:widowControl w:val="0"/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2F274A">
        <w:rPr>
          <w:rFonts w:ascii="Arial" w:hAnsi="Arial" w:cs="Arial"/>
          <w:i/>
          <w:sz w:val="20"/>
        </w:rPr>
        <w:t xml:space="preserve">MARCHE PUBLIC DE </w:t>
      </w:r>
      <w:r w:rsidR="00931751" w:rsidRPr="002F274A">
        <w:rPr>
          <w:rFonts w:ascii="Arial" w:hAnsi="Arial" w:cs="Arial"/>
          <w:i/>
          <w:sz w:val="20"/>
        </w:rPr>
        <w:t>PRESTATION INTELLECTUELLE</w:t>
      </w:r>
    </w:p>
    <w:p w14:paraId="3132E044" w14:textId="77777777" w:rsidR="003C7BFB" w:rsidRPr="002F274A" w:rsidRDefault="003C7BFB" w:rsidP="002F274A">
      <w:pPr>
        <w:widowControl w:val="0"/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2F274A" w:rsidRDefault="00AC45D2" w:rsidP="002F274A">
      <w:pPr>
        <w:pStyle w:val="En-tte"/>
        <w:widowControl w:val="0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4F871E2E" w14:textId="66517297" w:rsidR="00411AB7" w:rsidRPr="002F274A" w:rsidRDefault="00411AB7" w:rsidP="002F274A">
      <w:pPr>
        <w:pStyle w:val="En-tte"/>
        <w:widowControl w:val="0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b/>
          <w:sz w:val="20"/>
        </w:rPr>
        <w:t>ACTE D’ENGAGEMENT</w:t>
      </w:r>
      <w:r w:rsidR="00332485" w:rsidRPr="002F274A">
        <w:rPr>
          <w:rFonts w:ascii="Arial" w:hAnsi="Arial" w:cs="Arial"/>
          <w:b/>
          <w:sz w:val="20"/>
        </w:rPr>
        <w:t xml:space="preserve"> </w:t>
      </w:r>
    </w:p>
    <w:p w14:paraId="0D9DAA8C" w14:textId="77777777" w:rsidR="001239ED" w:rsidRPr="002F274A" w:rsidRDefault="001239ED" w:rsidP="002F274A">
      <w:pPr>
        <w:pStyle w:val="En-tte"/>
        <w:widowControl w:val="0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2F274A" w:rsidRDefault="005A3EE8" w:rsidP="002F274A">
      <w:pPr>
        <w:widowControl w:val="0"/>
        <w:rPr>
          <w:rFonts w:ascii="Arial" w:hAnsi="Arial" w:cs="Arial"/>
          <w:b/>
          <w:sz w:val="20"/>
        </w:rPr>
      </w:pPr>
    </w:p>
    <w:p w14:paraId="335DD818" w14:textId="7837EEC8" w:rsidR="00132F76" w:rsidRPr="002F274A" w:rsidRDefault="00132F76" w:rsidP="002F274A">
      <w:pPr>
        <w:widowControl w:val="0"/>
        <w:rPr>
          <w:rFonts w:ascii="Arial" w:hAnsi="Arial" w:cs="Arial"/>
          <w:b/>
          <w:sz w:val="20"/>
        </w:rPr>
      </w:pPr>
    </w:p>
    <w:p w14:paraId="2C73201C" w14:textId="77777777" w:rsidR="00294DE4" w:rsidRPr="002F274A" w:rsidRDefault="00294DE4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17DDF51D" w:rsidR="00294DE4" w:rsidRPr="002F274A" w:rsidRDefault="00294DE4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0"/>
        </w:rPr>
      </w:pPr>
      <w:r w:rsidRPr="002F274A">
        <w:rPr>
          <w:rFonts w:ascii="Arial" w:hAnsi="Arial" w:cs="Arial"/>
          <w:b/>
          <w:sz w:val="20"/>
        </w:rPr>
        <w:t>Marché n°202</w:t>
      </w:r>
      <w:r w:rsidR="00B85E9F" w:rsidRPr="002F274A">
        <w:rPr>
          <w:rFonts w:ascii="Arial" w:hAnsi="Arial" w:cs="Arial"/>
          <w:b/>
          <w:sz w:val="20"/>
        </w:rPr>
        <w:t>6</w:t>
      </w:r>
      <w:r w:rsidR="002D451D" w:rsidRPr="002F274A">
        <w:rPr>
          <w:rFonts w:ascii="Arial" w:hAnsi="Arial" w:cs="Arial"/>
          <w:b/>
          <w:sz w:val="20"/>
        </w:rPr>
        <w:t xml:space="preserve"> </w:t>
      </w:r>
      <w:r w:rsidR="00F12A03" w:rsidRPr="002F274A">
        <w:rPr>
          <w:rFonts w:ascii="Arial" w:hAnsi="Arial" w:cs="Arial"/>
          <w:b/>
          <w:sz w:val="20"/>
        </w:rPr>
        <w:t>BSTINV 925</w:t>
      </w:r>
      <w:r w:rsidR="00F418ED" w:rsidRPr="002F274A">
        <w:rPr>
          <w:rFonts w:ascii="Arial" w:hAnsi="Arial" w:cs="Arial"/>
          <w:b/>
          <w:sz w:val="20"/>
        </w:rPr>
        <w:t>6</w:t>
      </w:r>
      <w:r w:rsidRPr="002F274A">
        <w:rPr>
          <w:rFonts w:ascii="Arial" w:hAnsi="Arial" w:cs="Arial"/>
          <w:b/>
          <w:color w:val="00B050"/>
          <w:sz w:val="20"/>
        </w:rPr>
        <w:t xml:space="preserve"> </w:t>
      </w:r>
    </w:p>
    <w:p w14:paraId="13541E43" w14:textId="77777777" w:rsidR="00F12A03" w:rsidRPr="002F274A" w:rsidRDefault="00F12A03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0"/>
        </w:rPr>
      </w:pPr>
    </w:p>
    <w:p w14:paraId="4D4CB970" w14:textId="4632D10A" w:rsidR="002D451D" w:rsidRPr="002F274A" w:rsidRDefault="00B85E9F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 xml:space="preserve">Mission de </w:t>
      </w:r>
      <w:r w:rsidR="00F418ED" w:rsidRPr="002F274A">
        <w:rPr>
          <w:rFonts w:ascii="Arial" w:hAnsi="Arial" w:cs="Arial"/>
          <w:sz w:val="20"/>
        </w:rPr>
        <w:t>contrôle technique</w:t>
      </w:r>
    </w:p>
    <w:p w14:paraId="6DEF96C1" w14:textId="77777777" w:rsidR="00F418ED" w:rsidRPr="002F274A" w:rsidRDefault="00F418ED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0"/>
        </w:rPr>
      </w:pPr>
    </w:p>
    <w:p w14:paraId="5D92F21F" w14:textId="3AA1D831" w:rsidR="00F12A03" w:rsidRPr="002F274A" w:rsidRDefault="00F12A03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CIN Brest (29)</w:t>
      </w:r>
    </w:p>
    <w:p w14:paraId="6ACB15D9" w14:textId="17D964B3" w:rsidR="00F12A03" w:rsidRPr="002F274A" w:rsidRDefault="00F12A03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Bâtiment Armorique – Réhabilitation de l’internat</w:t>
      </w:r>
    </w:p>
    <w:p w14:paraId="09F8DB1B" w14:textId="30DE8C55" w:rsidR="00E956B6" w:rsidRPr="002F274A" w:rsidRDefault="00E956B6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2F274A">
        <w:rPr>
          <w:rFonts w:ascii="Arial" w:hAnsi="Arial" w:cs="Arial"/>
          <w:i/>
          <w:sz w:val="20"/>
        </w:rPr>
        <w:t>(Marché global de performance)</w:t>
      </w:r>
    </w:p>
    <w:p w14:paraId="087022CC" w14:textId="77777777" w:rsidR="000B3232" w:rsidRPr="002F274A" w:rsidRDefault="000B3232" w:rsidP="002F274A">
      <w:pPr>
        <w:widowControl w:val="0"/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2F274A" w:rsidRDefault="00D850FE" w:rsidP="002F274A">
      <w:pPr>
        <w:pStyle w:val="Normalcentr"/>
        <w:keepLines w:val="0"/>
        <w:widowControl w:val="0"/>
        <w:ind w:left="0"/>
        <w:rPr>
          <w:rFonts w:ascii="Arial" w:hAnsi="Arial" w:cs="Arial"/>
          <w:sz w:val="20"/>
        </w:rPr>
      </w:pPr>
    </w:p>
    <w:p w14:paraId="472A4C5E" w14:textId="2B1FBF96" w:rsidR="001239ED" w:rsidRPr="002F274A" w:rsidRDefault="001239ED" w:rsidP="002F274A">
      <w:pPr>
        <w:pStyle w:val="Normalcentr"/>
        <w:keepLines w:val="0"/>
        <w:widowControl w:val="0"/>
        <w:ind w:left="0" w:right="142"/>
        <w:jc w:val="center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Marché à procédure adaptée (MAPA)</w:t>
      </w:r>
    </w:p>
    <w:p w14:paraId="3CC08817" w14:textId="32B58224" w:rsidR="001239ED" w:rsidRPr="002F274A" w:rsidRDefault="001239ED" w:rsidP="002F274A">
      <w:pPr>
        <w:pStyle w:val="Normalcentr"/>
        <w:keepLines w:val="0"/>
        <w:widowControl w:val="0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2F274A">
        <w:rPr>
          <w:rFonts w:ascii="Arial" w:hAnsi="Arial" w:cs="Arial"/>
          <w:sz w:val="20"/>
        </w:rPr>
        <w:t>en</w:t>
      </w:r>
      <w:proofErr w:type="gramEnd"/>
      <w:r w:rsidRPr="002F274A">
        <w:rPr>
          <w:rFonts w:ascii="Arial" w:hAnsi="Arial" w:cs="Arial"/>
          <w:sz w:val="20"/>
        </w:rPr>
        <w:t xml:space="preserve"> application de l’article R.2123-1 à R.2123-6 du code de la commande publique</w:t>
      </w:r>
    </w:p>
    <w:p w14:paraId="66E5D923" w14:textId="77777777" w:rsidR="00E96528" w:rsidRPr="002F274A" w:rsidRDefault="00E96528" w:rsidP="002F274A">
      <w:pPr>
        <w:widowControl w:val="0"/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2F274A" w:rsidRDefault="00E84036" w:rsidP="002F274A">
      <w:pPr>
        <w:widowControl w:val="0"/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b/>
          <w:sz w:val="20"/>
        </w:rPr>
        <w:t>Acheteur</w:t>
      </w:r>
      <w:r w:rsidR="00E96528" w:rsidRPr="002F274A">
        <w:rPr>
          <w:rFonts w:ascii="Arial" w:hAnsi="Arial" w:cs="Arial"/>
          <w:b/>
          <w:sz w:val="20"/>
        </w:rPr>
        <w:t> :</w:t>
      </w:r>
    </w:p>
    <w:p w14:paraId="087D3260" w14:textId="070C7D23" w:rsidR="00E96528" w:rsidRPr="002F274A" w:rsidRDefault="00E96528" w:rsidP="002F274A">
      <w:pPr>
        <w:widowControl w:val="0"/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Ministère des Armées</w:t>
      </w:r>
      <w:r w:rsidR="00A76DE2" w:rsidRPr="002F274A">
        <w:rPr>
          <w:rFonts w:ascii="Arial" w:hAnsi="Arial" w:cs="Arial"/>
          <w:sz w:val="20"/>
        </w:rPr>
        <w:t xml:space="preserve"> et des Anciens combattants</w:t>
      </w:r>
    </w:p>
    <w:p w14:paraId="46023D5B" w14:textId="77777777" w:rsidR="00E96528" w:rsidRPr="002F274A" w:rsidRDefault="00E96528" w:rsidP="002F274A">
      <w:pPr>
        <w:widowControl w:val="0"/>
        <w:tabs>
          <w:tab w:val="left" w:pos="5320"/>
        </w:tabs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2F274A" w:rsidRDefault="00E642EF" w:rsidP="002F274A">
      <w:pPr>
        <w:widowControl w:val="0"/>
        <w:tabs>
          <w:tab w:val="left" w:pos="5320"/>
        </w:tabs>
        <w:jc w:val="center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b/>
          <w:sz w:val="20"/>
        </w:rPr>
        <w:t>Représentant d</w:t>
      </w:r>
      <w:r w:rsidR="00E84036" w:rsidRPr="002F274A">
        <w:rPr>
          <w:rFonts w:ascii="Arial" w:hAnsi="Arial" w:cs="Arial"/>
          <w:b/>
          <w:sz w:val="20"/>
        </w:rPr>
        <w:t>e l’acheteur</w:t>
      </w:r>
      <w:r w:rsidRPr="002F274A">
        <w:rPr>
          <w:rFonts w:ascii="Arial" w:hAnsi="Arial" w:cs="Arial"/>
          <w:b/>
          <w:sz w:val="20"/>
        </w:rPr>
        <w:t> :</w:t>
      </w:r>
    </w:p>
    <w:p w14:paraId="0140F9EA" w14:textId="3D2D3479" w:rsidR="00E96528" w:rsidRPr="002F274A" w:rsidRDefault="00E96528" w:rsidP="002F274A">
      <w:pPr>
        <w:widowControl w:val="0"/>
        <w:tabs>
          <w:tab w:val="left" w:pos="5320"/>
        </w:tabs>
        <w:jc w:val="center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 xml:space="preserve">Service Infrastructure de la Défense </w:t>
      </w:r>
      <w:r w:rsidR="008B41D1" w:rsidRPr="002F274A">
        <w:rPr>
          <w:rFonts w:ascii="Arial" w:hAnsi="Arial" w:cs="Arial"/>
          <w:sz w:val="20"/>
        </w:rPr>
        <w:t>Atlantique (</w:t>
      </w:r>
      <w:r w:rsidRPr="002F274A">
        <w:rPr>
          <w:rFonts w:ascii="Arial" w:hAnsi="Arial" w:cs="Arial"/>
          <w:sz w:val="20"/>
        </w:rPr>
        <w:t xml:space="preserve">SID </w:t>
      </w:r>
      <w:r w:rsidR="008B41D1" w:rsidRPr="002F274A">
        <w:rPr>
          <w:rFonts w:ascii="Arial" w:hAnsi="Arial" w:cs="Arial"/>
          <w:sz w:val="20"/>
        </w:rPr>
        <w:t>ALT</w:t>
      </w:r>
      <w:r w:rsidRPr="002F274A">
        <w:rPr>
          <w:rFonts w:ascii="Arial" w:hAnsi="Arial" w:cs="Arial"/>
          <w:sz w:val="20"/>
        </w:rPr>
        <w:t>)</w:t>
      </w:r>
    </w:p>
    <w:p w14:paraId="080FE7F6" w14:textId="0D9D9135" w:rsidR="00E96528" w:rsidRPr="002F274A" w:rsidRDefault="00E96528" w:rsidP="002F274A">
      <w:pPr>
        <w:widowControl w:val="0"/>
        <w:tabs>
          <w:tab w:val="left" w:pos="5320"/>
        </w:tabs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2F274A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2F274A" w:rsidRDefault="00E96528" w:rsidP="002F274A">
            <w:pPr>
              <w:widowControl w:val="0"/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2F274A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2F274A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2F274A" w:rsidRDefault="00E96528" w:rsidP="002F274A">
            <w:pPr>
              <w:widowControl w:val="0"/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2F274A" w:rsidRDefault="00E96528" w:rsidP="002F274A">
      <w:pPr>
        <w:widowControl w:val="0"/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3DBC03DE" w14:textId="77777777" w:rsidR="008D1C86" w:rsidRPr="002F274A" w:rsidRDefault="008D1C86" w:rsidP="002F274A">
      <w:pPr>
        <w:widowControl w:val="0"/>
        <w:ind w:left="-284"/>
        <w:rPr>
          <w:rFonts w:ascii="Arial" w:hAnsi="Arial" w:cs="Arial"/>
          <w:b/>
          <w:bCs/>
          <w:sz w:val="20"/>
        </w:rPr>
      </w:pPr>
      <w:r w:rsidRPr="002F274A">
        <w:rPr>
          <w:rFonts w:ascii="Arial" w:hAnsi="Arial" w:cs="Arial"/>
          <w:b/>
          <w:bCs/>
          <w:sz w:val="20"/>
        </w:rPr>
        <w:t>Date de notification : Horodatage PLACE</w:t>
      </w:r>
    </w:p>
    <w:p w14:paraId="04DD6551" w14:textId="77777777" w:rsidR="008D1C86" w:rsidRPr="002F274A" w:rsidRDefault="008D1C86" w:rsidP="002F274A">
      <w:pPr>
        <w:widowControl w:val="0"/>
        <w:ind w:left="-284"/>
        <w:rPr>
          <w:rFonts w:ascii="Arial" w:hAnsi="Arial" w:cs="Arial"/>
          <w:b/>
          <w:vanish/>
          <w:sz w:val="20"/>
          <w:u w:val="single"/>
        </w:rPr>
      </w:pPr>
    </w:p>
    <w:p w14:paraId="1E08843B" w14:textId="4C9C6DF4" w:rsidR="00327E28" w:rsidRPr="002F274A" w:rsidRDefault="00327E28" w:rsidP="002F274A">
      <w:pPr>
        <w:widowControl w:val="0"/>
        <w:ind w:left="-284"/>
        <w:rPr>
          <w:rFonts w:ascii="Arial" w:hAnsi="Arial" w:cs="Arial"/>
          <w:b/>
          <w:bCs/>
          <w:sz w:val="20"/>
        </w:rPr>
      </w:pPr>
      <w:r w:rsidRPr="002F274A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2F274A" w:rsidRDefault="000155F4" w:rsidP="002F274A">
      <w:pPr>
        <w:pStyle w:val="Paragraphedeliste"/>
        <w:widowControl w:val="0"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2F274A">
        <w:rPr>
          <w:rFonts w:ascii="Arial" w:hAnsi="Arial" w:cs="Arial"/>
          <w:b/>
          <w:sz w:val="20"/>
          <w:lang w:eastAsia="zh-CN"/>
        </w:rPr>
        <w:t>DU MARCHE PUBLIC</w:t>
      </w:r>
    </w:p>
    <w:p w14:paraId="2121FCFC" w14:textId="77777777" w:rsidR="003C7BFB" w:rsidRPr="002F274A" w:rsidRDefault="003C7BFB" w:rsidP="002F274A">
      <w:pPr>
        <w:widowControl w:val="0"/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</w:p>
    <w:p w14:paraId="0DE118CD" w14:textId="4C6D0D64" w:rsidR="00496EC1" w:rsidRPr="002F274A" w:rsidRDefault="000155F4" w:rsidP="002F274A">
      <w:pPr>
        <w:widowControl w:val="0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Cet Acte d’Engagement correspond </w:t>
      </w:r>
      <w:r w:rsidR="00B85E9F" w:rsidRPr="002F274A">
        <w:rPr>
          <w:rFonts w:ascii="Arial" w:hAnsi="Arial" w:cs="Arial"/>
          <w:sz w:val="20"/>
        </w:rPr>
        <w:t xml:space="preserve">à une mission de </w:t>
      </w:r>
      <w:r w:rsidR="00B76209" w:rsidRPr="002F274A">
        <w:rPr>
          <w:rFonts w:ascii="Arial" w:hAnsi="Arial" w:cs="Arial"/>
          <w:sz w:val="20"/>
        </w:rPr>
        <w:t>contrôle technique</w:t>
      </w:r>
      <w:r w:rsidR="00B85E9F" w:rsidRPr="002F274A">
        <w:rPr>
          <w:rFonts w:ascii="Arial" w:hAnsi="Arial" w:cs="Arial"/>
          <w:sz w:val="20"/>
        </w:rPr>
        <w:t xml:space="preserve">, dans le cadre </w:t>
      </w:r>
      <w:r w:rsidR="00496EC1" w:rsidRPr="002F274A">
        <w:rPr>
          <w:rFonts w:ascii="Arial" w:hAnsi="Arial" w:cs="Arial"/>
          <w:sz w:val="20"/>
        </w:rPr>
        <w:t>de l’opération « Bâtiment Armorique – Réhabilitation de l’internat – CIN de Brest (29)</w:t>
      </w:r>
      <w:r w:rsidR="00E956B6" w:rsidRPr="002F274A">
        <w:rPr>
          <w:rFonts w:ascii="Arial" w:hAnsi="Arial" w:cs="Arial"/>
          <w:sz w:val="20"/>
        </w:rPr>
        <w:t xml:space="preserve"> – </w:t>
      </w:r>
      <w:r w:rsidR="00E956B6" w:rsidRPr="002F274A">
        <w:rPr>
          <w:rFonts w:ascii="Arial" w:hAnsi="Arial" w:cs="Arial"/>
          <w:i/>
          <w:sz w:val="20"/>
        </w:rPr>
        <w:t>(Marché global de performance)</w:t>
      </w:r>
      <w:r w:rsidR="00496EC1" w:rsidRPr="002F274A">
        <w:rPr>
          <w:rFonts w:ascii="Arial" w:hAnsi="Arial" w:cs="Arial"/>
          <w:sz w:val="20"/>
        </w:rPr>
        <w:t xml:space="preserve"> ».</w:t>
      </w:r>
    </w:p>
    <w:p w14:paraId="1DBFB10E" w14:textId="25E2EE6A" w:rsidR="00B85E9F" w:rsidRPr="002F274A" w:rsidRDefault="00B85E9F" w:rsidP="002F274A">
      <w:pPr>
        <w:widowControl w:val="0"/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2F274A" w:rsidRDefault="004D6224" w:rsidP="002F274A">
      <w:pPr>
        <w:pStyle w:val="Paragraphedeliste"/>
        <w:widowControl w:val="0"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ENGAGEMENT DU TITULAIRE</w:t>
      </w:r>
    </w:p>
    <w:p w14:paraId="290EEE46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C988D89" w14:textId="4560AE63" w:rsidR="00F94CBA" w:rsidRPr="002F274A" w:rsidRDefault="00F94CBA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75023812" w14:textId="77777777" w:rsidR="003C7BFB" w:rsidRPr="002F274A" w:rsidRDefault="003C7BFB" w:rsidP="002F274A">
      <w:pPr>
        <w:widowControl w:val="0"/>
        <w:jc w:val="both"/>
        <w:rPr>
          <w:rFonts w:ascii="Arial" w:hAnsi="Arial" w:cs="Arial"/>
          <w:sz w:val="20"/>
          <w:lang w:eastAsia="zh-CN"/>
        </w:rPr>
      </w:pPr>
    </w:p>
    <w:p w14:paraId="43CC666A" w14:textId="5DBDF803" w:rsidR="00FC1225" w:rsidRPr="002F274A" w:rsidRDefault="00FC1225" w:rsidP="002F274A">
      <w:pPr>
        <w:widowControl w:val="0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 xml:space="preserve">Par dérogation à </w:t>
      </w:r>
      <w:r w:rsidRPr="002F274A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2F274A">
        <w:rPr>
          <w:rFonts w:ascii="Arial" w:hAnsi="Arial" w:cs="Arial"/>
          <w:color w:val="0070C0"/>
          <w:sz w:val="20"/>
          <w:lang w:eastAsia="zh-CN"/>
        </w:rPr>
        <w:t>.1</w:t>
      </w:r>
      <w:r w:rsidRPr="002F274A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2F274A">
        <w:rPr>
          <w:rFonts w:ascii="Arial" w:hAnsi="Arial" w:cs="Arial"/>
          <w:color w:val="0070C0"/>
          <w:sz w:val="20"/>
          <w:lang w:eastAsia="zh-CN"/>
        </w:rPr>
        <w:t>PI</w:t>
      </w:r>
      <w:r w:rsidRPr="002F274A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5BE08419" w14:textId="77777777" w:rsidR="003C7BFB" w:rsidRPr="002F274A" w:rsidRDefault="003C7BFB" w:rsidP="002F274A">
      <w:pPr>
        <w:widowControl w:val="0"/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2F274A" w:rsidRDefault="009B2F53" w:rsidP="002F274A">
      <w:pPr>
        <w:widowControl w:val="0"/>
        <w:jc w:val="both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51029B49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5F5813F6" w:rsidR="00006FED" w:rsidRPr="002F274A" w:rsidRDefault="00006FED" w:rsidP="002F274A">
      <w:pPr>
        <w:widowControl w:val="0"/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2F274A">
        <w:rPr>
          <w:rFonts w:ascii="Arial" w:hAnsi="Arial" w:cs="Arial"/>
          <w:color w:val="000000"/>
          <w:sz w:val="20"/>
          <w:u w:val="single"/>
        </w:rPr>
        <w:t>Pièces particulières</w:t>
      </w:r>
      <w:r w:rsidRPr="002F274A">
        <w:rPr>
          <w:rFonts w:ascii="Arial" w:hAnsi="Arial" w:cs="Arial"/>
          <w:color w:val="000000"/>
          <w:sz w:val="20"/>
        </w:rPr>
        <w:t xml:space="preserve"> :</w:t>
      </w:r>
    </w:p>
    <w:p w14:paraId="6A8E8EEE" w14:textId="5615D599" w:rsidR="00E07049" w:rsidRPr="002F274A" w:rsidRDefault="00FC1225" w:rsidP="002F274A">
      <w:pPr>
        <w:pStyle w:val="Paragraphedeliste"/>
        <w:widowControl w:val="0"/>
        <w:numPr>
          <w:ilvl w:val="0"/>
          <w:numId w:val="16"/>
        </w:numPr>
        <w:contextualSpacing w:val="0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L’Acte d’</w:t>
      </w:r>
      <w:r w:rsidR="0056472D" w:rsidRPr="002F274A">
        <w:rPr>
          <w:rFonts w:ascii="Arial" w:hAnsi="Arial" w:cs="Arial"/>
          <w:sz w:val="20"/>
        </w:rPr>
        <w:t>E</w:t>
      </w:r>
      <w:r w:rsidRPr="002F274A">
        <w:rPr>
          <w:rFonts w:ascii="Arial" w:hAnsi="Arial" w:cs="Arial"/>
          <w:sz w:val="20"/>
        </w:rPr>
        <w:t xml:space="preserve">ngagement </w:t>
      </w:r>
      <w:r w:rsidR="0056472D" w:rsidRPr="002F274A">
        <w:rPr>
          <w:rFonts w:ascii="Arial" w:hAnsi="Arial" w:cs="Arial"/>
          <w:sz w:val="20"/>
        </w:rPr>
        <w:t xml:space="preserve">(AE) </w:t>
      </w:r>
      <w:r w:rsidRPr="002F274A">
        <w:rPr>
          <w:rFonts w:ascii="Arial" w:hAnsi="Arial" w:cs="Arial"/>
          <w:sz w:val="20"/>
        </w:rPr>
        <w:t>et ses annexes</w:t>
      </w:r>
      <w:r w:rsidR="00EE6124" w:rsidRPr="002F274A">
        <w:rPr>
          <w:rFonts w:ascii="Arial" w:hAnsi="Arial" w:cs="Arial"/>
          <w:sz w:val="20"/>
        </w:rPr>
        <w:t xml:space="preserve"> </w:t>
      </w:r>
      <w:r w:rsidR="003B51DD" w:rsidRPr="002F274A">
        <w:rPr>
          <w:rFonts w:ascii="Arial" w:hAnsi="Arial" w:cs="Arial"/>
          <w:sz w:val="20"/>
        </w:rPr>
        <w:t>:</w:t>
      </w:r>
      <w:r w:rsidR="00E07049" w:rsidRPr="002F274A">
        <w:rPr>
          <w:rFonts w:ascii="Arial" w:hAnsi="Arial" w:cs="Arial"/>
          <w:sz w:val="20"/>
        </w:rPr>
        <w:t xml:space="preserve"> </w:t>
      </w:r>
    </w:p>
    <w:p w14:paraId="458DDFB4" w14:textId="39A79A51" w:rsidR="00B85E9F" w:rsidRPr="002F274A" w:rsidRDefault="00B85E9F" w:rsidP="002F274A">
      <w:pPr>
        <w:pStyle w:val="Paragraphedeliste"/>
        <w:widowControl w:val="0"/>
        <w:numPr>
          <w:ilvl w:val="0"/>
          <w:numId w:val="12"/>
        </w:numPr>
        <w:contextualSpacing w:val="0"/>
        <w:jc w:val="both"/>
        <w:rPr>
          <w:rFonts w:ascii="Arial" w:hAnsi="Arial" w:cs="Arial"/>
          <w:iCs/>
          <w:sz w:val="20"/>
        </w:rPr>
      </w:pPr>
      <w:r w:rsidRPr="002F274A">
        <w:rPr>
          <w:rFonts w:ascii="Arial" w:hAnsi="Arial" w:cs="Arial"/>
          <w:iCs/>
          <w:sz w:val="20"/>
        </w:rPr>
        <w:t>RIB</w:t>
      </w:r>
    </w:p>
    <w:p w14:paraId="0D325BEE" w14:textId="211F3701" w:rsidR="00444996" w:rsidRPr="002F274A" w:rsidRDefault="003C7BFB" w:rsidP="002F274A">
      <w:pPr>
        <w:pStyle w:val="Paragraphedeliste"/>
        <w:widowControl w:val="0"/>
        <w:numPr>
          <w:ilvl w:val="0"/>
          <w:numId w:val="12"/>
        </w:numPr>
        <w:contextualSpacing w:val="0"/>
        <w:jc w:val="both"/>
        <w:rPr>
          <w:rFonts w:ascii="Arial" w:hAnsi="Arial" w:cs="Arial"/>
          <w:iCs/>
          <w:sz w:val="20"/>
        </w:rPr>
      </w:pPr>
      <w:r w:rsidRPr="002F274A">
        <w:rPr>
          <w:rFonts w:ascii="Arial" w:hAnsi="Arial" w:cs="Arial"/>
          <w:iCs/>
          <w:sz w:val="20"/>
        </w:rPr>
        <w:t>R</w:t>
      </w:r>
      <w:r w:rsidR="00444996" w:rsidRPr="002F274A">
        <w:rPr>
          <w:rFonts w:ascii="Arial" w:hAnsi="Arial" w:cs="Arial"/>
          <w:iCs/>
          <w:sz w:val="20"/>
        </w:rPr>
        <w:t xml:space="preserve">esponsable physiquement de la mission </w:t>
      </w:r>
    </w:p>
    <w:p w14:paraId="045FF2F9" w14:textId="19D39AF8" w:rsidR="00E07049" w:rsidRPr="002F274A" w:rsidRDefault="002D451D" w:rsidP="002F274A">
      <w:pPr>
        <w:pStyle w:val="Paragraphedeliste"/>
        <w:widowControl w:val="0"/>
        <w:numPr>
          <w:ilvl w:val="0"/>
          <w:numId w:val="12"/>
        </w:numPr>
        <w:contextualSpacing w:val="0"/>
        <w:jc w:val="both"/>
        <w:rPr>
          <w:rFonts w:ascii="Arial" w:hAnsi="Arial" w:cs="Arial"/>
          <w:iCs/>
          <w:sz w:val="20"/>
        </w:rPr>
      </w:pPr>
      <w:r w:rsidRPr="002F274A">
        <w:rPr>
          <w:rFonts w:ascii="Arial" w:hAnsi="Arial" w:cs="Arial"/>
          <w:iCs/>
          <w:sz w:val="20"/>
        </w:rPr>
        <w:t xml:space="preserve">Annexe financière </w:t>
      </w:r>
    </w:p>
    <w:p w14:paraId="486A4220" w14:textId="7D7AE6C5" w:rsidR="008A376F" w:rsidRPr="002F274A" w:rsidRDefault="003B51DD" w:rsidP="002F274A">
      <w:pPr>
        <w:pStyle w:val="Paragraphedeliste"/>
        <w:widowControl w:val="0"/>
        <w:numPr>
          <w:ilvl w:val="0"/>
          <w:numId w:val="14"/>
        </w:numPr>
        <w:tabs>
          <w:tab w:val="left" w:pos="1418"/>
        </w:tabs>
        <w:contextualSpacing w:val="0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 xml:space="preserve">Les </w:t>
      </w:r>
      <w:r w:rsidR="008A376F" w:rsidRPr="002F274A">
        <w:rPr>
          <w:rFonts w:ascii="Arial" w:hAnsi="Arial" w:cs="Arial"/>
          <w:sz w:val="20"/>
        </w:rPr>
        <w:t>C</w:t>
      </w:r>
      <w:r w:rsidR="00684EDF" w:rsidRPr="002F274A">
        <w:rPr>
          <w:rFonts w:ascii="Arial" w:hAnsi="Arial" w:cs="Arial"/>
          <w:sz w:val="20"/>
        </w:rPr>
        <w:t>onditions Générales d’Achat</w:t>
      </w:r>
      <w:r w:rsidR="00E96528" w:rsidRPr="002F274A">
        <w:rPr>
          <w:rFonts w:ascii="Arial" w:hAnsi="Arial" w:cs="Arial"/>
          <w:sz w:val="20"/>
        </w:rPr>
        <w:t>s</w:t>
      </w:r>
      <w:r w:rsidR="00684EDF" w:rsidRPr="002F274A">
        <w:rPr>
          <w:rFonts w:ascii="Arial" w:hAnsi="Arial" w:cs="Arial"/>
          <w:sz w:val="20"/>
        </w:rPr>
        <w:t xml:space="preserve"> (</w:t>
      </w:r>
      <w:proofErr w:type="spellStart"/>
      <w:r w:rsidR="00684EDF" w:rsidRPr="002F274A">
        <w:rPr>
          <w:rFonts w:ascii="Arial" w:hAnsi="Arial" w:cs="Arial"/>
          <w:sz w:val="20"/>
        </w:rPr>
        <w:t>CGA</w:t>
      </w:r>
      <w:r w:rsidR="00C6638F" w:rsidRPr="002F274A">
        <w:rPr>
          <w:rFonts w:ascii="Arial" w:hAnsi="Arial" w:cs="Arial"/>
          <w:sz w:val="20"/>
        </w:rPr>
        <w:t>chat</w:t>
      </w:r>
      <w:r w:rsidR="001B1C00" w:rsidRPr="002F274A">
        <w:rPr>
          <w:rFonts w:ascii="Arial" w:hAnsi="Arial" w:cs="Arial"/>
          <w:sz w:val="20"/>
        </w:rPr>
        <w:t>s</w:t>
      </w:r>
      <w:proofErr w:type="spellEnd"/>
      <w:r w:rsidR="00684EDF" w:rsidRPr="002F274A">
        <w:rPr>
          <w:rFonts w:ascii="Arial" w:hAnsi="Arial" w:cs="Arial"/>
          <w:sz w:val="20"/>
        </w:rPr>
        <w:t>)</w:t>
      </w:r>
      <w:r w:rsidRPr="002F274A">
        <w:rPr>
          <w:rFonts w:ascii="Arial" w:hAnsi="Arial" w:cs="Arial"/>
          <w:sz w:val="20"/>
        </w:rPr>
        <w:t xml:space="preserve"> annexées à l’AE</w:t>
      </w:r>
      <w:r w:rsidR="00684EDF" w:rsidRPr="002F274A">
        <w:rPr>
          <w:rFonts w:ascii="Arial" w:hAnsi="Arial" w:cs="Arial"/>
          <w:sz w:val="20"/>
        </w:rPr>
        <w:t xml:space="preserve"> </w:t>
      </w:r>
      <w:r w:rsidR="0056472D" w:rsidRPr="002F274A">
        <w:rPr>
          <w:rFonts w:ascii="Arial" w:hAnsi="Arial" w:cs="Arial"/>
          <w:sz w:val="20"/>
        </w:rPr>
        <w:t xml:space="preserve">et </w:t>
      </w:r>
      <w:r w:rsidR="00FC1225" w:rsidRPr="002F274A">
        <w:rPr>
          <w:rFonts w:ascii="Arial" w:hAnsi="Arial" w:cs="Arial"/>
          <w:sz w:val="20"/>
        </w:rPr>
        <w:t xml:space="preserve">applicables aux marchés de </w:t>
      </w:r>
      <w:r w:rsidR="008F2848" w:rsidRPr="002F274A">
        <w:rPr>
          <w:rFonts w:ascii="Arial" w:hAnsi="Arial" w:cs="Arial"/>
          <w:sz w:val="20"/>
        </w:rPr>
        <w:t xml:space="preserve">Prestations Intellectuelles (PI). </w:t>
      </w:r>
    </w:p>
    <w:p w14:paraId="3556B92B" w14:textId="2FEBA9D3" w:rsidR="00390BD9" w:rsidRPr="002F274A" w:rsidRDefault="00390BD9" w:rsidP="002F274A">
      <w:pPr>
        <w:pStyle w:val="Paragraphedeliste"/>
        <w:widowControl w:val="0"/>
        <w:numPr>
          <w:ilvl w:val="0"/>
          <w:numId w:val="14"/>
        </w:numPr>
        <w:contextualSpacing w:val="0"/>
        <w:jc w:val="both"/>
        <w:rPr>
          <w:rFonts w:ascii="Arial" w:hAnsi="Arial" w:cs="Arial"/>
          <w:iCs/>
          <w:sz w:val="20"/>
        </w:rPr>
      </w:pPr>
      <w:r w:rsidRPr="002F274A">
        <w:rPr>
          <w:rFonts w:ascii="Arial" w:hAnsi="Arial" w:cs="Arial"/>
          <w:iCs/>
          <w:sz w:val="20"/>
        </w:rPr>
        <w:t>Le cahier des clauses particulières (CCP) et ses éventuelles annexes</w:t>
      </w:r>
    </w:p>
    <w:p w14:paraId="5C9A21F5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5998F920" w:rsidR="00006FED" w:rsidRPr="002F274A" w:rsidRDefault="00006FED" w:rsidP="002F274A">
      <w:pPr>
        <w:widowControl w:val="0"/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2F274A">
        <w:rPr>
          <w:rFonts w:ascii="Arial" w:hAnsi="Arial" w:cs="Arial"/>
          <w:color w:val="000000"/>
          <w:sz w:val="20"/>
          <w:u w:val="single"/>
        </w:rPr>
        <w:t>Pièces générales</w:t>
      </w:r>
      <w:r w:rsidRPr="002F274A">
        <w:rPr>
          <w:rFonts w:ascii="Arial" w:hAnsi="Arial" w:cs="Arial"/>
          <w:color w:val="000000"/>
          <w:sz w:val="20"/>
        </w:rPr>
        <w:t xml:space="preserve"> :</w:t>
      </w:r>
    </w:p>
    <w:p w14:paraId="7FB677F4" w14:textId="7059EF2D" w:rsidR="002A2D77" w:rsidRPr="002F274A" w:rsidRDefault="002A2D77" w:rsidP="002F274A">
      <w:pPr>
        <w:pStyle w:val="Paragraphedeliste"/>
        <w:widowControl w:val="0"/>
        <w:numPr>
          <w:ilvl w:val="0"/>
          <w:numId w:val="15"/>
        </w:numPr>
        <w:contextualSpacing w:val="0"/>
        <w:jc w:val="both"/>
        <w:rPr>
          <w:rFonts w:ascii="Arial" w:hAnsi="Arial" w:cs="Arial"/>
          <w:iCs/>
          <w:sz w:val="20"/>
        </w:rPr>
      </w:pPr>
      <w:r w:rsidRPr="002F274A">
        <w:rPr>
          <w:rFonts w:ascii="Arial" w:hAnsi="Arial" w:cs="Arial"/>
          <w:iCs/>
          <w:sz w:val="20"/>
        </w:rPr>
        <w:t xml:space="preserve">CCAG </w:t>
      </w:r>
      <w:r w:rsidR="00931751" w:rsidRPr="002F274A">
        <w:rPr>
          <w:rFonts w:ascii="Arial" w:hAnsi="Arial" w:cs="Arial"/>
          <w:iCs/>
          <w:sz w:val="20"/>
        </w:rPr>
        <w:t>Prestations intellectuelles</w:t>
      </w:r>
      <w:r w:rsidR="00C35BEB" w:rsidRPr="002F274A">
        <w:rPr>
          <w:rFonts w:ascii="Arial" w:hAnsi="Arial" w:cs="Arial"/>
          <w:iCs/>
          <w:sz w:val="20"/>
        </w:rPr>
        <w:t xml:space="preserve"> </w:t>
      </w:r>
      <w:r w:rsidR="00F94CBA" w:rsidRPr="002F274A">
        <w:rPr>
          <w:rFonts w:ascii="Arial" w:hAnsi="Arial" w:cs="Arial"/>
          <w:iCs/>
          <w:sz w:val="20"/>
        </w:rPr>
        <w:t>(approuvé par arrêté du 30 mars 2021)</w:t>
      </w:r>
      <w:r w:rsidR="000F7FA0" w:rsidRPr="002F274A">
        <w:rPr>
          <w:rFonts w:ascii="Arial" w:hAnsi="Arial" w:cs="Arial"/>
          <w:iCs/>
          <w:sz w:val="20"/>
        </w:rPr>
        <w:t>,</w:t>
      </w:r>
    </w:p>
    <w:p w14:paraId="6F6C7833" w14:textId="0F3F3823" w:rsidR="000F7FA0" w:rsidRPr="002F274A" w:rsidRDefault="00BB7E95" w:rsidP="002F274A">
      <w:pPr>
        <w:pStyle w:val="Tiret"/>
        <w:widowControl w:val="0"/>
        <w:numPr>
          <w:ilvl w:val="0"/>
          <w:numId w:val="15"/>
        </w:numPr>
        <w:tabs>
          <w:tab w:val="left" w:pos="1418"/>
        </w:tabs>
        <w:spacing w:after="0"/>
        <w:rPr>
          <w:rFonts w:cs="Arial"/>
          <w:iCs/>
        </w:rPr>
      </w:pPr>
      <w:r w:rsidRPr="002F274A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2F274A">
        <w:rPr>
          <w:rFonts w:cs="Arial"/>
          <w:iCs/>
        </w:rPr>
        <w:t xml:space="preserve"> dans un organisme du ministère, </w:t>
      </w:r>
    </w:p>
    <w:p w14:paraId="3698911B" w14:textId="77777777" w:rsidR="008C354B" w:rsidRPr="002F274A" w:rsidRDefault="008C354B" w:rsidP="002F274A">
      <w:pPr>
        <w:pStyle w:val="Tiret"/>
        <w:widowControl w:val="0"/>
        <w:numPr>
          <w:ilvl w:val="0"/>
          <w:numId w:val="15"/>
        </w:numPr>
        <w:spacing w:after="0"/>
        <w:rPr>
          <w:rFonts w:cs="Arial"/>
          <w:iCs/>
        </w:rPr>
      </w:pPr>
      <w:r w:rsidRPr="002F274A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85CA14B" w14:textId="77777777" w:rsidR="003C7BFB" w:rsidRPr="002F274A" w:rsidRDefault="003C7BFB" w:rsidP="002F274A">
      <w:pPr>
        <w:widowControl w:val="0"/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3FE2DC91" w:rsidR="002A2D77" w:rsidRPr="002F274A" w:rsidRDefault="002A2D77" w:rsidP="002F274A">
      <w:pPr>
        <w:widowControl w:val="0"/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2F274A">
        <w:rPr>
          <w:rFonts w:ascii="Arial" w:hAnsi="Arial" w:cs="Arial"/>
          <w:b/>
          <w:sz w:val="20"/>
        </w:rPr>
        <w:t>et</w:t>
      </w:r>
      <w:proofErr w:type="gramEnd"/>
      <w:r w:rsidRPr="002F274A">
        <w:rPr>
          <w:rFonts w:ascii="Arial" w:hAnsi="Arial" w:cs="Arial"/>
          <w:b/>
          <w:sz w:val="20"/>
        </w:rPr>
        <w:t xml:space="preserve"> conformément à leurs claus</w:t>
      </w:r>
      <w:r w:rsidR="005D0B2F" w:rsidRPr="002F274A">
        <w:rPr>
          <w:rFonts w:ascii="Arial" w:hAnsi="Arial" w:cs="Arial"/>
          <w:b/>
          <w:sz w:val="20"/>
        </w:rPr>
        <w:t>es,</w:t>
      </w:r>
    </w:p>
    <w:p w14:paraId="7D347499" w14:textId="77777777" w:rsidR="003C7BFB" w:rsidRPr="002F274A" w:rsidRDefault="003C7BFB" w:rsidP="002F274A">
      <w:pPr>
        <w:widowControl w:val="0"/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DD4B5CE" w:rsidR="005D0B2F" w:rsidRPr="002F274A" w:rsidRDefault="005D0B2F" w:rsidP="002F274A">
      <w:pPr>
        <w:widowControl w:val="0"/>
        <w:tabs>
          <w:tab w:val="left" w:pos="851"/>
        </w:tabs>
        <w:jc w:val="both"/>
        <w:rPr>
          <w:rFonts w:ascii="Arial" w:hAnsi="Arial" w:cs="Arial"/>
          <w:iCs/>
          <w:color w:val="0070C0"/>
          <w:sz w:val="20"/>
        </w:rPr>
      </w:pPr>
      <w:r w:rsidRPr="002F274A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b/>
          <w:sz w:val="20"/>
          <w:lang w:eastAsia="zh-CN"/>
        </w:rPr>
      </w:r>
      <w:r w:rsidR="002C2DE1" w:rsidRPr="002F274A">
        <w:rPr>
          <w:rFonts w:ascii="Arial" w:hAnsi="Arial" w:cs="Arial"/>
          <w:b/>
          <w:sz w:val="20"/>
          <w:lang w:eastAsia="zh-CN"/>
        </w:rPr>
        <w:fldChar w:fldCharType="separate"/>
      </w:r>
      <w:r w:rsidRPr="002F274A">
        <w:rPr>
          <w:rFonts w:ascii="Arial" w:hAnsi="Arial" w:cs="Arial"/>
          <w:b/>
          <w:sz w:val="20"/>
          <w:lang w:eastAsia="zh-CN"/>
        </w:rPr>
        <w:fldChar w:fldCharType="end"/>
      </w:r>
      <w:r w:rsidRPr="002F274A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2F274A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2F274A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2F274A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2F274A">
        <w:rPr>
          <w:rFonts w:ascii="Arial" w:hAnsi="Arial" w:cs="Arial"/>
          <w:iCs/>
          <w:color w:val="0070C0"/>
          <w:sz w:val="20"/>
        </w:rPr>
        <w:t xml:space="preserve">: </w:t>
      </w:r>
    </w:p>
    <w:p w14:paraId="344F4D18" w14:textId="77777777" w:rsidR="003C7BFB" w:rsidRPr="002F274A" w:rsidRDefault="003C7BFB" w:rsidP="002F274A">
      <w:pPr>
        <w:widowControl w:val="0"/>
        <w:tabs>
          <w:tab w:val="left" w:pos="851"/>
        </w:tabs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285893F9" w:rsidR="005D0B2F" w:rsidRPr="002F274A" w:rsidRDefault="005D0B2F" w:rsidP="002F274A">
      <w:pPr>
        <w:widowControl w:val="0"/>
        <w:tabs>
          <w:tab w:val="left" w:pos="851"/>
        </w:tabs>
        <w:ind w:left="425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2F274A">
        <w:rPr>
          <w:rFonts w:ascii="Arial" w:hAnsi="Arial" w:cs="Arial"/>
          <w:sz w:val="20"/>
          <w:lang w:eastAsia="zh-CN"/>
        </w:rPr>
        <w:t>s’engage</w:t>
      </w:r>
      <w:proofErr w:type="gramEnd"/>
      <w:r w:rsidRPr="002F274A">
        <w:rPr>
          <w:rFonts w:ascii="Arial" w:hAnsi="Arial" w:cs="Arial"/>
          <w:sz w:val="20"/>
          <w:lang w:eastAsia="zh-CN"/>
        </w:rPr>
        <w:t>, sur la base de son o</w:t>
      </w:r>
      <w:r w:rsidR="003C7BFB" w:rsidRPr="002F274A">
        <w:rPr>
          <w:rFonts w:ascii="Arial" w:hAnsi="Arial" w:cs="Arial"/>
          <w:sz w:val="20"/>
          <w:lang w:eastAsia="zh-CN"/>
        </w:rPr>
        <w:t>ffre et pour son propre compte</w:t>
      </w:r>
    </w:p>
    <w:p w14:paraId="7673F11B" w14:textId="77777777" w:rsidR="003C7BFB" w:rsidRPr="002F274A" w:rsidRDefault="003C7BFB" w:rsidP="002F274A">
      <w:pPr>
        <w:widowControl w:val="0"/>
        <w:tabs>
          <w:tab w:val="left" w:pos="851"/>
        </w:tabs>
        <w:ind w:left="425"/>
        <w:jc w:val="both"/>
        <w:rPr>
          <w:rFonts w:ascii="Arial" w:hAnsi="Arial" w:cs="Arial"/>
          <w:i/>
          <w:sz w:val="20"/>
          <w:lang w:eastAsia="zh-CN"/>
        </w:rPr>
      </w:pPr>
    </w:p>
    <w:p w14:paraId="1CCF7BDD" w14:textId="0DC342A9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Nom commercial du candidat</w:t>
      </w:r>
      <w:r w:rsidR="00B76209" w:rsidRPr="002F274A">
        <w:rPr>
          <w:rFonts w:ascii="Arial" w:hAnsi="Arial" w:cs="Arial"/>
          <w:sz w:val="20"/>
          <w:lang w:eastAsia="zh-CN"/>
        </w:rPr>
        <w:t xml:space="preserve">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F9B82" w14:textId="699FD2C7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Dénomination sociale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D8DBC57" w14:textId="6E898F85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de l’établissement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7F47F3" w14:textId="3F30359D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du siège social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F7EFCC" w14:textId="77777777" w:rsidR="001C0D19" w:rsidRPr="002F274A" w:rsidRDefault="001C0D19" w:rsidP="002F274A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04B739A2" w14:textId="582C9166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électronique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2AAB23" w14:textId="27124262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de téléphone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7E61EE7" w14:textId="0507F3FE" w:rsidR="00B76209" w:rsidRPr="002F274A" w:rsidRDefault="00B7620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                    : </w:t>
      </w:r>
      <w:r w:rsidRPr="002F274A">
        <w:rPr>
          <w:rFonts w:ascii="Arial" w:hAnsi="Arial" w:cs="Arial"/>
          <w:sz w:val="20"/>
        </w:rPr>
        <w:ptab w:relativeTo="margin" w:alignment="right" w:leader="dot"/>
      </w:r>
    </w:p>
    <w:p w14:paraId="730E0FF2" w14:textId="4776E8A7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SIRET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327E28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CB5B1BB" w14:textId="77777777" w:rsidR="003C7BFB" w:rsidRPr="002F274A" w:rsidRDefault="003C7BFB" w:rsidP="002F274A">
      <w:pPr>
        <w:widowControl w:val="0"/>
        <w:tabs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</w:p>
    <w:p w14:paraId="12019823" w14:textId="7B222A16" w:rsidR="005D0B2F" w:rsidRPr="002F274A" w:rsidRDefault="005D0B2F" w:rsidP="002F274A">
      <w:pPr>
        <w:widowControl w:val="0"/>
        <w:tabs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 xml:space="preserve"> engage la société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center" w:leader="dot"/>
      </w:r>
      <w:r w:rsidR="003C7BFB" w:rsidRPr="002F274A">
        <w:rPr>
          <w:rFonts w:ascii="Arial" w:hAnsi="Arial" w:cs="Arial"/>
          <w:sz w:val="20"/>
          <w:lang w:eastAsia="zh-CN"/>
        </w:rPr>
        <w:t xml:space="preserve"> sur la base de son offre</w:t>
      </w:r>
    </w:p>
    <w:p w14:paraId="1CA01F51" w14:textId="77777777" w:rsidR="003C7BFB" w:rsidRPr="002F274A" w:rsidRDefault="003C7BFB" w:rsidP="002F274A">
      <w:pPr>
        <w:widowControl w:val="0"/>
        <w:tabs>
          <w:tab w:val="left" w:pos="851"/>
        </w:tabs>
        <w:ind w:left="426"/>
        <w:jc w:val="both"/>
        <w:rPr>
          <w:rFonts w:ascii="Arial" w:hAnsi="Arial" w:cs="Arial"/>
          <w:i/>
          <w:sz w:val="20"/>
          <w:lang w:eastAsia="zh-CN"/>
        </w:rPr>
      </w:pPr>
    </w:p>
    <w:p w14:paraId="75758E7F" w14:textId="01FE8DA9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 xml:space="preserve">Nom commercial du candidat 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E885C3" w14:textId="0DD7058A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Dénomination sociale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606BC6" w14:textId="3038620D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de l’établissement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134DEB" w14:textId="298FDB99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du siège social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DA0F2AE" w14:textId="77777777" w:rsidR="001C0D19" w:rsidRPr="002F274A" w:rsidRDefault="001C0D19" w:rsidP="002F274A">
      <w:pPr>
        <w:widowControl w:val="0"/>
        <w:tabs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8AF3E6" w14:textId="2DC761C6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électronique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7BB8D9B" w14:textId="3569AD17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de téléphone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C322530" w14:textId="652910CE" w:rsidR="00B76209" w:rsidRPr="002F274A" w:rsidRDefault="00B7620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                    : </w:t>
      </w:r>
      <w:r w:rsidRPr="002F274A">
        <w:rPr>
          <w:rFonts w:ascii="Arial" w:hAnsi="Arial" w:cs="Arial"/>
          <w:sz w:val="20"/>
        </w:rPr>
        <w:ptab w:relativeTo="margin" w:alignment="right" w:leader="dot"/>
      </w:r>
    </w:p>
    <w:p w14:paraId="4C6134EB" w14:textId="31EBEAB5" w:rsidR="001C0D19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SIRET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F3564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01F2F8B" w14:textId="417F4ABB" w:rsidR="003C7BFB" w:rsidRPr="002F274A" w:rsidRDefault="003C7BFB" w:rsidP="002F274A">
      <w:pPr>
        <w:widowControl w:val="0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br w:type="page"/>
      </w:r>
    </w:p>
    <w:p w14:paraId="4B62B0FD" w14:textId="77777777" w:rsidR="003C7BFB" w:rsidRPr="002F274A" w:rsidRDefault="003C7BFB" w:rsidP="002F274A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</w:p>
    <w:p w14:paraId="3E3F84E8" w14:textId="747D1470" w:rsidR="005D0B2F" w:rsidRPr="002F274A" w:rsidRDefault="005D0B2F" w:rsidP="002F274A">
      <w:pPr>
        <w:pStyle w:val="Paragraphedeliste"/>
        <w:widowControl w:val="0"/>
        <w:contextualSpacing w:val="0"/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b/>
          <w:sz w:val="20"/>
          <w:lang w:eastAsia="zh-CN"/>
        </w:rPr>
      </w:r>
      <w:r w:rsidR="002C2DE1" w:rsidRPr="002F274A">
        <w:rPr>
          <w:rFonts w:ascii="Arial" w:hAnsi="Arial" w:cs="Arial"/>
          <w:b/>
          <w:sz w:val="20"/>
          <w:lang w:eastAsia="zh-CN"/>
        </w:rPr>
        <w:fldChar w:fldCharType="separate"/>
      </w:r>
      <w:r w:rsidRPr="002F274A">
        <w:rPr>
          <w:rFonts w:ascii="Arial" w:hAnsi="Arial" w:cs="Arial"/>
          <w:b/>
          <w:sz w:val="20"/>
          <w:lang w:eastAsia="zh-CN"/>
        </w:rPr>
        <w:fldChar w:fldCharType="end"/>
      </w:r>
      <w:r w:rsidRPr="002F274A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2F274A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2F274A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2F274A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5710125F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140218CD" w14:textId="7C8E30E8" w:rsidR="00E84036" w:rsidRPr="002F274A" w:rsidRDefault="00E84036" w:rsidP="002F274A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u w:val="single"/>
          <w:lang w:eastAsia="zh-CN"/>
        </w:rPr>
        <w:t>1</w:t>
      </w:r>
      <w:r w:rsidRPr="002F274A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2F274A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2F274A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2F274A">
        <w:rPr>
          <w:rFonts w:ascii="Arial" w:hAnsi="Arial" w:cs="Arial"/>
          <w:sz w:val="20"/>
          <w:u w:val="single"/>
          <w:lang w:eastAsia="zh-CN"/>
        </w:rPr>
        <w:t xml:space="preserve"> du groupement</w:t>
      </w:r>
    </w:p>
    <w:p w14:paraId="1A3DA52A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</w:p>
    <w:p w14:paraId="2F7E1A0F" w14:textId="43614592" w:rsidR="00E84036" w:rsidRPr="002F274A" w:rsidRDefault="00E84036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Nom commercial du candidat</w:t>
      </w:r>
      <w:r w:rsidR="00B76209" w:rsidRPr="002F274A">
        <w:rPr>
          <w:rFonts w:ascii="Arial" w:hAnsi="Arial" w:cs="Arial"/>
          <w:sz w:val="20"/>
          <w:lang w:eastAsia="zh-CN"/>
        </w:rPr>
        <w:t xml:space="preserve">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BA8406" w14:textId="743030A1" w:rsidR="00E84036" w:rsidRPr="002F274A" w:rsidRDefault="00E84036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Dénomination sociale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5679419" w14:textId="68167089" w:rsidR="00E84036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de l’établissement </w:t>
      </w:r>
      <w:r w:rsidR="00B76209" w:rsidRPr="002F274A">
        <w:rPr>
          <w:rFonts w:ascii="Arial" w:hAnsi="Arial" w:cs="Arial"/>
          <w:sz w:val="20"/>
          <w:lang w:eastAsia="zh-CN"/>
        </w:rPr>
        <w:t xml:space="preserve">    </w:t>
      </w:r>
      <w:r w:rsidR="00E84036"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A96C95" w14:textId="177592D2" w:rsidR="00E84036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du siège social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="00E84036"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B76060" w14:textId="77777777" w:rsidR="00E84036" w:rsidRPr="002F274A" w:rsidRDefault="00E84036" w:rsidP="002F274A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44F93152" w14:textId="5B22A4F0" w:rsidR="00E84036" w:rsidRPr="002F274A" w:rsidRDefault="00E84036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électronique</w:t>
      </w:r>
      <w:r w:rsidR="001C0D19"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="001C0D19"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D5BEB7" w14:textId="6D206A28" w:rsidR="00E84036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de téléphone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="00E84036"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F220B88" w14:textId="13EAF97A" w:rsidR="00B76209" w:rsidRPr="002F274A" w:rsidRDefault="00B7620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                    : </w:t>
      </w:r>
      <w:r w:rsidRPr="002F274A">
        <w:rPr>
          <w:rFonts w:ascii="Arial" w:hAnsi="Arial" w:cs="Arial"/>
          <w:sz w:val="20"/>
        </w:rPr>
        <w:ptab w:relativeTo="margin" w:alignment="right" w:leader="dot"/>
      </w:r>
    </w:p>
    <w:p w14:paraId="07B00023" w14:textId="27B54913" w:rsidR="00E84036" w:rsidRPr="002F274A" w:rsidRDefault="001C0D1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SIRET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="00E84036" w:rsidRPr="002F274A">
        <w:rPr>
          <w:rFonts w:ascii="Arial" w:hAnsi="Arial" w:cs="Arial"/>
          <w:sz w:val="20"/>
          <w:lang w:eastAsia="zh-CN"/>
        </w:rPr>
        <w:t xml:space="preserve">: </w:t>
      </w:r>
      <w:r w:rsidR="00486C35"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38D8A49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u w:val="single"/>
          <w:lang w:eastAsia="zh-CN"/>
        </w:rPr>
      </w:pPr>
    </w:p>
    <w:p w14:paraId="7A376E33" w14:textId="4438CDBA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u w:val="single"/>
          <w:lang w:eastAsia="zh-CN"/>
        </w:rPr>
        <w:t>2</w:t>
      </w:r>
      <w:r w:rsidRPr="002F274A">
        <w:rPr>
          <w:rFonts w:ascii="Arial" w:hAnsi="Arial" w:cs="Arial"/>
          <w:sz w:val="20"/>
          <w:u w:val="single"/>
          <w:vertAlign w:val="superscript"/>
          <w:lang w:eastAsia="zh-CN"/>
        </w:rPr>
        <w:t>ème</w:t>
      </w:r>
      <w:r w:rsidRPr="002F274A">
        <w:rPr>
          <w:rFonts w:ascii="Arial" w:hAnsi="Arial" w:cs="Arial"/>
          <w:sz w:val="20"/>
          <w:u w:val="single"/>
          <w:lang w:eastAsia="zh-CN"/>
        </w:rPr>
        <w:t xml:space="preserve"> entreprise cotraitante du groupement</w:t>
      </w:r>
      <w:r w:rsidRPr="002F274A">
        <w:rPr>
          <w:rFonts w:ascii="Arial" w:hAnsi="Arial" w:cs="Arial"/>
          <w:sz w:val="20"/>
          <w:lang w:eastAsia="zh-CN"/>
        </w:rPr>
        <w:t> </w:t>
      </w:r>
    </w:p>
    <w:p w14:paraId="52392B4A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426"/>
        <w:jc w:val="both"/>
        <w:rPr>
          <w:rFonts w:ascii="Arial" w:hAnsi="Arial" w:cs="Arial"/>
          <w:sz w:val="20"/>
          <w:lang w:eastAsia="zh-CN"/>
        </w:rPr>
      </w:pPr>
    </w:p>
    <w:p w14:paraId="57C61BCE" w14:textId="5FD27530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Nom commercial du candidat</w:t>
      </w:r>
      <w:r w:rsidR="00B76209" w:rsidRPr="002F274A">
        <w:rPr>
          <w:rFonts w:ascii="Arial" w:hAnsi="Arial" w:cs="Arial"/>
          <w:sz w:val="20"/>
          <w:lang w:eastAsia="zh-CN"/>
        </w:rPr>
        <w:t> :</w:t>
      </w:r>
      <w:r w:rsidRPr="002F274A">
        <w:rPr>
          <w:rFonts w:ascii="Arial" w:hAnsi="Arial" w:cs="Arial"/>
          <w:sz w:val="20"/>
          <w:lang w:eastAsia="zh-CN"/>
        </w:rPr>
        <w:t xml:space="preserve">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6259AA1" w14:textId="2DD663FA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Dénomination sociale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BAA08CD" w14:textId="7A883446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de l’établissement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520730B" w14:textId="72CF5397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du siège social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8EA4D47" w14:textId="77777777" w:rsidR="003C7BFB" w:rsidRPr="002F274A" w:rsidRDefault="003C7BFB" w:rsidP="002F274A">
      <w:pPr>
        <w:widowControl w:val="0"/>
        <w:tabs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FA3864B" w14:textId="5E343381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Adresse électronique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F63BB7F" w14:textId="118F184B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de téléphone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C3CE5A4" w14:textId="37165175" w:rsidR="00B76209" w:rsidRPr="002F274A" w:rsidRDefault="00B76209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</w:rPr>
        <w:t xml:space="preserve">Adresse mail de la personne physique responsable de la vérification et de la signature des actes de sous-traitance                    : </w:t>
      </w:r>
      <w:r w:rsidRPr="002F274A">
        <w:rPr>
          <w:rFonts w:ascii="Arial" w:hAnsi="Arial" w:cs="Arial"/>
          <w:sz w:val="20"/>
        </w:rPr>
        <w:ptab w:relativeTo="margin" w:alignment="right" w:leader="dot"/>
      </w:r>
    </w:p>
    <w:p w14:paraId="09E09725" w14:textId="7FF91924" w:rsidR="003C7BFB" w:rsidRPr="002F274A" w:rsidRDefault="003C7BFB" w:rsidP="002F274A">
      <w:pPr>
        <w:widowControl w:val="0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ind w:left="1134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Numéro SIRET </w:t>
      </w:r>
      <w:r w:rsidRPr="002F274A">
        <w:rPr>
          <w:rFonts w:ascii="Arial" w:hAnsi="Arial" w:cs="Arial"/>
          <w:sz w:val="20"/>
          <w:lang w:eastAsia="zh-CN"/>
        </w:rPr>
        <w:tab/>
      </w:r>
      <w:r w:rsidR="00B76209" w:rsidRPr="002F274A">
        <w:rPr>
          <w:rFonts w:ascii="Arial" w:hAnsi="Arial" w:cs="Arial"/>
          <w:sz w:val="20"/>
          <w:lang w:eastAsia="zh-CN"/>
        </w:rPr>
        <w:t xml:space="preserve">  </w:t>
      </w:r>
      <w:r w:rsidRPr="002F274A">
        <w:rPr>
          <w:rFonts w:ascii="Arial" w:hAnsi="Arial" w:cs="Arial"/>
          <w:sz w:val="20"/>
          <w:lang w:eastAsia="zh-CN"/>
        </w:rPr>
        <w:t xml:space="preserve">: </w:t>
      </w:r>
      <w:r w:rsidRPr="002F274A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B320E33" w14:textId="3A3D348E" w:rsidR="00F67C2B" w:rsidRPr="002F274A" w:rsidRDefault="00F67C2B" w:rsidP="002F274A">
      <w:pPr>
        <w:pStyle w:val="fcase1ertab"/>
        <w:widowControl w:val="0"/>
        <w:ind w:left="0" w:firstLine="0"/>
        <w:rPr>
          <w:rFonts w:ascii="Arial" w:hAnsi="Arial" w:cs="Arial"/>
        </w:rPr>
      </w:pPr>
    </w:p>
    <w:p w14:paraId="2A33C351" w14:textId="52540F6E" w:rsidR="00B9117B" w:rsidRPr="002F274A" w:rsidRDefault="00B9117B" w:rsidP="002F274A">
      <w:pPr>
        <w:pStyle w:val="fcase1ertab"/>
        <w:widowControl w:val="0"/>
        <w:ind w:left="0" w:firstLine="0"/>
        <w:rPr>
          <w:rFonts w:ascii="Arial" w:hAnsi="Arial" w:cs="Arial"/>
          <w:b/>
          <w:i/>
          <w:color w:val="FF0000"/>
        </w:rPr>
      </w:pPr>
      <w:r w:rsidRPr="002F274A">
        <w:rPr>
          <w:rFonts w:ascii="Arial" w:hAnsi="Arial" w:cs="Arial"/>
          <w:b/>
        </w:rPr>
        <w:t>A exécuter les prestations demandées :</w:t>
      </w:r>
      <w:r w:rsidR="003D3613" w:rsidRPr="002F274A">
        <w:rPr>
          <w:rFonts w:ascii="Arial" w:hAnsi="Arial" w:cs="Arial"/>
          <w:b/>
        </w:rPr>
        <w:t xml:space="preserve"> </w:t>
      </w:r>
    </w:p>
    <w:p w14:paraId="2A5A2D59" w14:textId="77777777" w:rsidR="003C7BFB" w:rsidRPr="002F274A" w:rsidRDefault="003C7BFB" w:rsidP="002F274A">
      <w:pPr>
        <w:widowControl w:val="0"/>
        <w:ind w:left="720" w:hanging="720"/>
        <w:rPr>
          <w:rFonts w:ascii="Arial" w:hAnsi="Arial" w:cs="Arial"/>
          <w:sz w:val="20"/>
        </w:rPr>
      </w:pPr>
    </w:p>
    <w:p w14:paraId="57C9122A" w14:textId="65DBF3FA" w:rsidR="00B9117B" w:rsidRPr="002F274A" w:rsidRDefault="009B2F53" w:rsidP="002F274A">
      <w:pPr>
        <w:widowControl w:val="0"/>
        <w:ind w:left="720" w:hanging="720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 xml:space="preserve">Au prix </w:t>
      </w:r>
      <w:r w:rsidR="00CA7942" w:rsidRPr="002F274A">
        <w:rPr>
          <w:rFonts w:ascii="Arial" w:hAnsi="Arial" w:cs="Arial"/>
          <w:sz w:val="20"/>
        </w:rPr>
        <w:t xml:space="preserve">global et </w:t>
      </w:r>
      <w:r w:rsidRPr="002F274A">
        <w:rPr>
          <w:rFonts w:ascii="Arial" w:hAnsi="Arial" w:cs="Arial"/>
          <w:sz w:val="20"/>
        </w:rPr>
        <w:t>forfaitaire indiqué ci-dessous</w:t>
      </w:r>
      <w:r w:rsidR="00924357" w:rsidRPr="002F274A">
        <w:rPr>
          <w:rFonts w:ascii="Arial" w:hAnsi="Arial" w:cs="Arial"/>
          <w:sz w:val="20"/>
        </w:rPr>
        <w:t xml:space="preserve"> correspondant </w:t>
      </w:r>
      <w:r w:rsidR="00C16796" w:rsidRPr="002F274A">
        <w:rPr>
          <w:rFonts w:ascii="Arial" w:hAnsi="Arial" w:cs="Arial"/>
          <w:sz w:val="20"/>
        </w:rPr>
        <w:t>à l’annexe financière jointe :</w:t>
      </w:r>
      <w:r w:rsidRPr="002F274A">
        <w:rPr>
          <w:rFonts w:ascii="Arial" w:hAnsi="Arial" w:cs="Arial"/>
          <w:sz w:val="20"/>
        </w:rPr>
        <w:t xml:space="preserve"> </w:t>
      </w:r>
    </w:p>
    <w:p w14:paraId="422BB33C" w14:textId="77777777" w:rsidR="003C7BFB" w:rsidRPr="002F274A" w:rsidRDefault="003C7BFB" w:rsidP="002F274A">
      <w:pPr>
        <w:widowControl w:val="0"/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B9117B" w:rsidRPr="002F274A" w14:paraId="4043756D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57CACC9E" w14:textId="2C0FAFB8" w:rsidR="00B9117B" w:rsidRPr="002F274A" w:rsidRDefault="00822E86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Montant en € HT arrêté en chiffres à</w:t>
            </w:r>
          </w:p>
        </w:tc>
        <w:tc>
          <w:tcPr>
            <w:tcW w:w="2410" w:type="dxa"/>
          </w:tcPr>
          <w:p w14:paraId="1A18B0CD" w14:textId="77777777" w:rsidR="00B9117B" w:rsidRPr="002F274A" w:rsidRDefault="00B9117B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B2997" w:rsidRPr="002F274A" w14:paraId="054F0D5F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6D18E322" w14:textId="4D61EAFE" w:rsidR="00BB13F4" w:rsidRPr="002F274A" w:rsidRDefault="00BB13F4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Montant de TVA (taux</w:t>
            </w:r>
            <w:r w:rsidR="003C7BFB" w:rsidRPr="002F274A">
              <w:rPr>
                <w:rFonts w:ascii="Arial" w:hAnsi="Arial" w:cs="Arial"/>
                <w:sz w:val="20"/>
              </w:rPr>
              <w:t> : 20 %)</w:t>
            </w:r>
          </w:p>
        </w:tc>
        <w:tc>
          <w:tcPr>
            <w:tcW w:w="2410" w:type="dxa"/>
          </w:tcPr>
          <w:p w14:paraId="6ECE8EF4" w14:textId="58005FA9" w:rsidR="00EB2997" w:rsidRPr="002F274A" w:rsidRDefault="00EB2997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9117B" w:rsidRPr="002F274A" w14:paraId="2D4BD420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04C93691" w14:textId="3A2E1DE8" w:rsidR="00B9117B" w:rsidRPr="002F274A" w:rsidRDefault="00822E86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363F166B" w14:textId="77777777" w:rsidR="00B9117B" w:rsidRPr="002F274A" w:rsidRDefault="00B9117B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0F19523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4C6137B" w14:textId="308A33CA" w:rsidR="00572A24" w:rsidRPr="002F274A" w:rsidRDefault="00572A24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 xml:space="preserve">B2 </w:t>
      </w:r>
      <w:r w:rsidR="00884105" w:rsidRPr="002F274A">
        <w:rPr>
          <w:rFonts w:ascii="Arial" w:hAnsi="Arial" w:cs="Arial"/>
          <w:b/>
          <w:sz w:val="20"/>
          <w:lang w:eastAsia="zh-CN"/>
        </w:rPr>
        <w:t>–</w:t>
      </w:r>
      <w:r w:rsidRPr="002F274A">
        <w:rPr>
          <w:rFonts w:ascii="Arial" w:hAnsi="Arial" w:cs="Arial"/>
          <w:b/>
          <w:sz w:val="20"/>
          <w:lang w:eastAsia="zh-CN"/>
        </w:rPr>
        <w:t xml:space="preserve"> </w:t>
      </w:r>
      <w:r w:rsidR="00884105" w:rsidRPr="002F274A">
        <w:rPr>
          <w:rFonts w:ascii="Arial" w:hAnsi="Arial" w:cs="Arial"/>
          <w:b/>
          <w:sz w:val="20"/>
          <w:lang w:eastAsia="zh-CN"/>
        </w:rPr>
        <w:t xml:space="preserve">Prix </w:t>
      </w:r>
    </w:p>
    <w:p w14:paraId="71F51711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1229F070" w14:textId="40ACE3FB" w:rsidR="00B90DBD" w:rsidRPr="002F274A" w:rsidRDefault="00DC0B9A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1287" w:hanging="578"/>
        <w:outlineLvl w:val="1"/>
        <w:rPr>
          <w:rFonts w:ascii="Arial" w:hAnsi="Arial" w:cs="Arial"/>
          <w:sz w:val="20"/>
        </w:rPr>
      </w:pPr>
      <w:r w:rsidRPr="002F274A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2F274A">
        <w:rPr>
          <w:rFonts w:ascii="Arial" w:hAnsi="Arial" w:cs="Arial"/>
          <w:b/>
          <w:sz w:val="20"/>
          <w:lang w:eastAsia="zh-CN"/>
        </w:rPr>
        <w:t>Forme</w:t>
      </w:r>
      <w:r w:rsidR="00884105" w:rsidRPr="002F274A">
        <w:rPr>
          <w:rFonts w:ascii="Arial" w:hAnsi="Arial" w:cs="Arial"/>
          <w:b/>
          <w:sz w:val="20"/>
          <w:lang w:eastAsia="zh-CN"/>
        </w:rPr>
        <w:t xml:space="preserve"> du prix : </w:t>
      </w:r>
      <w:r w:rsidR="00B90DBD" w:rsidRPr="002F274A">
        <w:rPr>
          <w:rFonts w:ascii="Arial" w:hAnsi="Arial" w:cs="Arial"/>
          <w:sz w:val="20"/>
        </w:rPr>
        <w:t xml:space="preserve">Prix forfaitaires </w:t>
      </w:r>
    </w:p>
    <w:p w14:paraId="43B2D945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1287" w:hanging="578"/>
        <w:outlineLvl w:val="1"/>
        <w:rPr>
          <w:rFonts w:ascii="Arial" w:hAnsi="Arial" w:cs="Arial"/>
          <w:sz w:val="20"/>
        </w:rPr>
      </w:pPr>
    </w:p>
    <w:p w14:paraId="77FE4696" w14:textId="13022A32" w:rsidR="004B22AC" w:rsidRPr="002F274A" w:rsidRDefault="004B22AC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B2.</w:t>
      </w:r>
      <w:r w:rsidR="004F21E9" w:rsidRPr="002F274A">
        <w:rPr>
          <w:rFonts w:ascii="Arial" w:hAnsi="Arial" w:cs="Arial"/>
          <w:b/>
          <w:sz w:val="20"/>
          <w:lang w:eastAsia="zh-CN"/>
        </w:rPr>
        <w:t>2</w:t>
      </w:r>
      <w:r w:rsidRPr="002F274A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1FAC021E" w14:textId="77777777" w:rsidR="003C7BFB" w:rsidRPr="002F274A" w:rsidRDefault="003C7BFB" w:rsidP="002F274A">
      <w:pPr>
        <w:widowControl w:val="0"/>
        <w:jc w:val="both"/>
        <w:rPr>
          <w:rFonts w:ascii="Arial" w:hAnsi="Arial" w:cs="Arial"/>
          <w:b/>
          <w:sz w:val="20"/>
        </w:rPr>
      </w:pPr>
    </w:p>
    <w:p w14:paraId="7A7BC141" w14:textId="01045E8D" w:rsidR="00F54A5A" w:rsidRPr="002F274A" w:rsidRDefault="00F54A5A" w:rsidP="002F274A">
      <w:pPr>
        <w:widowControl w:val="0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b/>
          <w:sz w:val="20"/>
        </w:rPr>
        <w:t>L’Index/indice de référence I choisi</w:t>
      </w:r>
      <w:r w:rsidRPr="002F274A">
        <w:rPr>
          <w:rFonts w:ascii="Arial" w:hAnsi="Arial" w:cs="Arial"/>
          <w:sz w:val="20"/>
        </w:rPr>
        <w:t xml:space="preserve"> en raison de sa structure pour l</w:t>
      </w:r>
      <w:r w:rsidR="00EB2997" w:rsidRPr="002F274A">
        <w:rPr>
          <w:rFonts w:ascii="Arial" w:hAnsi="Arial" w:cs="Arial"/>
          <w:sz w:val="20"/>
        </w:rPr>
        <w:t>a variation</w:t>
      </w:r>
      <w:r w:rsidRPr="002F274A">
        <w:rPr>
          <w:rFonts w:ascii="Arial" w:hAnsi="Arial" w:cs="Arial"/>
          <w:sz w:val="20"/>
        </w:rPr>
        <w:t xml:space="preserve"> des prix est le </w:t>
      </w:r>
      <w:r w:rsidR="00025D39" w:rsidRPr="002F274A">
        <w:rPr>
          <w:rFonts w:ascii="Arial" w:hAnsi="Arial" w:cs="Arial"/>
          <w:b/>
          <w:sz w:val="20"/>
        </w:rPr>
        <w:t xml:space="preserve">ING-2010 </w:t>
      </w:r>
    </w:p>
    <w:p w14:paraId="0F238B96" w14:textId="77777777" w:rsidR="00B85E9F" w:rsidRPr="002F274A" w:rsidRDefault="00B85E9F" w:rsidP="002F274A">
      <w:pPr>
        <w:widowControl w:val="0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 xml:space="preserve">Par dérogation à l’article 10.1.1. </w:t>
      </w:r>
      <w:proofErr w:type="gramStart"/>
      <w:r w:rsidRPr="002F274A">
        <w:rPr>
          <w:rFonts w:ascii="Arial" w:hAnsi="Arial" w:cs="Arial"/>
          <w:sz w:val="20"/>
        </w:rPr>
        <w:t>du</w:t>
      </w:r>
      <w:proofErr w:type="gramEnd"/>
      <w:r w:rsidRPr="002F274A">
        <w:rPr>
          <w:rFonts w:ascii="Arial" w:hAnsi="Arial" w:cs="Arial"/>
          <w:sz w:val="20"/>
        </w:rPr>
        <w:t xml:space="preserve"> CCAG-PI, les prix sont révisables.</w:t>
      </w:r>
    </w:p>
    <w:p w14:paraId="014BDE01" w14:textId="77777777" w:rsidR="002C136F" w:rsidRPr="002F274A" w:rsidRDefault="002C136F" w:rsidP="002F274A">
      <w:pPr>
        <w:widowControl w:val="0"/>
        <w:rPr>
          <w:rFonts w:ascii="Arial" w:hAnsi="Arial" w:cs="Arial"/>
          <w:color w:val="FF0000"/>
          <w:sz w:val="20"/>
        </w:rPr>
      </w:pPr>
    </w:p>
    <w:p w14:paraId="6D20ED94" w14:textId="77777777" w:rsidR="00BB13F4" w:rsidRPr="002F274A" w:rsidRDefault="00BB13F4" w:rsidP="002F274A">
      <w:pPr>
        <w:widowControl w:val="0"/>
        <w:tabs>
          <w:tab w:val="num" w:pos="0"/>
          <w:tab w:val="left" w:pos="851"/>
          <w:tab w:val="left" w:pos="2268"/>
        </w:tabs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B2.3 Mois Zéro :</w:t>
      </w:r>
    </w:p>
    <w:p w14:paraId="47CDC30B" w14:textId="77777777" w:rsidR="003C7BFB" w:rsidRPr="002F274A" w:rsidRDefault="003C7BFB" w:rsidP="002F274A">
      <w:pPr>
        <w:widowControl w:val="0"/>
        <w:jc w:val="both"/>
        <w:rPr>
          <w:rFonts w:ascii="Arial" w:hAnsi="Arial" w:cs="Arial"/>
          <w:sz w:val="20"/>
        </w:rPr>
      </w:pPr>
    </w:p>
    <w:p w14:paraId="23473117" w14:textId="5DCD918F" w:rsidR="00BB13F4" w:rsidRPr="002F274A" w:rsidRDefault="00BB13F4" w:rsidP="002F274A">
      <w:pPr>
        <w:widowControl w:val="0"/>
        <w:jc w:val="both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sz w:val="20"/>
        </w:rPr>
        <w:t xml:space="preserve">Le mois Zéro (M0) est le suivant : </w:t>
      </w:r>
      <w:r w:rsidR="00496EC1" w:rsidRPr="002F274A">
        <w:rPr>
          <w:rFonts w:ascii="Arial" w:hAnsi="Arial" w:cs="Arial"/>
          <w:b/>
          <w:sz w:val="20"/>
        </w:rPr>
        <w:t>avril</w:t>
      </w:r>
      <w:r w:rsidRPr="002F274A">
        <w:rPr>
          <w:rFonts w:ascii="Arial" w:hAnsi="Arial" w:cs="Arial"/>
          <w:b/>
          <w:sz w:val="20"/>
        </w:rPr>
        <w:t xml:space="preserve"> 202</w:t>
      </w:r>
      <w:r w:rsidR="00B85E9F" w:rsidRPr="002F274A">
        <w:rPr>
          <w:rFonts w:ascii="Arial" w:hAnsi="Arial" w:cs="Arial"/>
          <w:b/>
          <w:sz w:val="20"/>
        </w:rPr>
        <w:t>6</w:t>
      </w:r>
    </w:p>
    <w:p w14:paraId="59A73B6A" w14:textId="77777777" w:rsidR="00BB13F4" w:rsidRPr="002F274A" w:rsidRDefault="00BB13F4" w:rsidP="002F274A">
      <w:pPr>
        <w:widowControl w:val="0"/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2F274A" w:rsidRDefault="00130F31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 xml:space="preserve">B3 – Répartition des prix en cas de groupement </w:t>
      </w:r>
    </w:p>
    <w:p w14:paraId="2AA59B1A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6DD8A101" w:rsidR="00130F31" w:rsidRPr="002F274A" w:rsidRDefault="00130F31" w:rsidP="002F274A">
      <w:pPr>
        <w:widowControl w:val="0"/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6F76F145" w14:textId="77777777" w:rsidR="003C7BFB" w:rsidRPr="002F274A" w:rsidRDefault="003C7BFB" w:rsidP="002F274A">
      <w:pPr>
        <w:widowControl w:val="0"/>
        <w:ind w:left="1134"/>
        <w:rPr>
          <w:rFonts w:ascii="Arial" w:hAnsi="Arial" w:cs="Arial"/>
          <w:iCs/>
          <w:color w:val="FF0000"/>
          <w:sz w:val="20"/>
        </w:rPr>
      </w:pPr>
    </w:p>
    <w:p w14:paraId="55BEFF19" w14:textId="61B4C859" w:rsidR="00130F31" w:rsidRPr="002F274A" w:rsidRDefault="00130F31" w:rsidP="002F274A">
      <w:pPr>
        <w:widowControl w:val="0"/>
        <w:ind w:left="1134"/>
        <w:rPr>
          <w:rFonts w:ascii="Arial" w:hAnsi="Arial" w:cs="Arial"/>
          <w:iCs/>
          <w:sz w:val="20"/>
        </w:rPr>
      </w:pPr>
      <w:r w:rsidRPr="002F274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274A">
        <w:rPr>
          <w:rFonts w:ascii="Arial" w:hAnsi="Arial" w:cs="Arial"/>
          <w:iCs/>
          <w:sz w:val="20"/>
        </w:rPr>
        <w:instrText xml:space="preserve"> FORMCHECKBOX </w:instrText>
      </w:r>
      <w:r w:rsidR="002C2DE1" w:rsidRPr="002F274A">
        <w:rPr>
          <w:rFonts w:ascii="Arial" w:hAnsi="Arial" w:cs="Arial"/>
          <w:iCs/>
          <w:sz w:val="20"/>
        </w:rPr>
      </w:r>
      <w:r w:rsidR="002C2DE1" w:rsidRPr="002F274A">
        <w:rPr>
          <w:rFonts w:ascii="Arial" w:hAnsi="Arial" w:cs="Arial"/>
          <w:iCs/>
          <w:sz w:val="20"/>
        </w:rPr>
        <w:fldChar w:fldCharType="separate"/>
      </w:r>
      <w:r w:rsidRPr="002F274A">
        <w:rPr>
          <w:rFonts w:ascii="Arial" w:hAnsi="Arial" w:cs="Arial"/>
          <w:iCs/>
          <w:sz w:val="20"/>
        </w:rPr>
        <w:fldChar w:fldCharType="end"/>
      </w:r>
      <w:r w:rsidRPr="002F274A">
        <w:rPr>
          <w:rFonts w:ascii="Arial" w:hAnsi="Arial" w:cs="Arial"/>
          <w:iCs/>
          <w:sz w:val="20"/>
        </w:rPr>
        <w:t xml:space="preserve"> Groupement conjoint (mandataire solidaire).</w:t>
      </w:r>
      <w:r w:rsidRPr="002F274A">
        <w:rPr>
          <w:rFonts w:ascii="Arial" w:hAnsi="Arial" w:cs="Arial"/>
          <w:iCs/>
          <w:sz w:val="20"/>
        </w:rPr>
        <w:tab/>
      </w:r>
      <w:r w:rsidRPr="002F274A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274A">
        <w:rPr>
          <w:rFonts w:ascii="Arial" w:hAnsi="Arial" w:cs="Arial"/>
          <w:iCs/>
          <w:sz w:val="20"/>
        </w:rPr>
        <w:instrText xml:space="preserve"> FORMCHECKBOX </w:instrText>
      </w:r>
      <w:r w:rsidR="002C2DE1" w:rsidRPr="002F274A">
        <w:rPr>
          <w:rFonts w:ascii="Arial" w:hAnsi="Arial" w:cs="Arial"/>
          <w:iCs/>
          <w:sz w:val="20"/>
        </w:rPr>
      </w:r>
      <w:r w:rsidR="002C2DE1" w:rsidRPr="002F274A">
        <w:rPr>
          <w:rFonts w:ascii="Arial" w:hAnsi="Arial" w:cs="Arial"/>
          <w:iCs/>
          <w:sz w:val="20"/>
        </w:rPr>
        <w:fldChar w:fldCharType="separate"/>
      </w:r>
      <w:r w:rsidRPr="002F274A">
        <w:rPr>
          <w:rFonts w:ascii="Arial" w:hAnsi="Arial" w:cs="Arial"/>
          <w:iCs/>
          <w:sz w:val="20"/>
        </w:rPr>
        <w:fldChar w:fldCharType="end"/>
      </w:r>
      <w:r w:rsidRPr="002F274A">
        <w:rPr>
          <w:rFonts w:ascii="Arial" w:hAnsi="Arial" w:cs="Arial"/>
          <w:iCs/>
          <w:sz w:val="20"/>
        </w:rPr>
        <w:t xml:space="preserve"> Groupement solidaire.</w:t>
      </w:r>
    </w:p>
    <w:p w14:paraId="75DDF613" w14:textId="77777777" w:rsidR="00130F31" w:rsidRPr="002F274A" w:rsidRDefault="00130F31" w:rsidP="002F274A">
      <w:pPr>
        <w:widowControl w:val="0"/>
        <w:jc w:val="both"/>
        <w:rPr>
          <w:rFonts w:ascii="Arial" w:hAnsi="Arial" w:cs="Arial"/>
          <w:b/>
          <w:sz w:val="20"/>
          <w:lang w:eastAsia="zh-CN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2588"/>
        <w:gridCol w:w="3302"/>
      </w:tblGrid>
      <w:tr w:rsidR="004D625A" w:rsidRPr="002F274A" w14:paraId="696EFF27" w14:textId="77777777" w:rsidTr="002F274A">
        <w:trPr>
          <w:trHeight w:val="283"/>
          <w:jc w:val="center"/>
        </w:trPr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2F274A" w:rsidRDefault="004D625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Désignation des membres</w:t>
            </w:r>
          </w:p>
          <w:p w14:paraId="77A3B37F" w14:textId="77777777" w:rsidR="004D625A" w:rsidRPr="002F274A" w:rsidRDefault="004D625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du groupement</w:t>
            </w:r>
          </w:p>
        </w:tc>
        <w:tc>
          <w:tcPr>
            <w:tcW w:w="5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75CD" w14:textId="4F4156FF" w:rsidR="004D625A" w:rsidRPr="002F274A" w:rsidRDefault="004D625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Prestations exécutées par les membres</w:t>
            </w:r>
            <w:r w:rsidR="002F274A">
              <w:rPr>
                <w:rFonts w:ascii="Arial" w:hAnsi="Arial" w:cs="Arial"/>
                <w:sz w:val="20"/>
              </w:rPr>
              <w:t xml:space="preserve"> </w:t>
            </w:r>
            <w:r w:rsidRPr="002F274A">
              <w:rPr>
                <w:rFonts w:ascii="Arial" w:hAnsi="Arial" w:cs="Arial"/>
                <w:sz w:val="20"/>
              </w:rPr>
              <w:t>du groupement</w:t>
            </w:r>
          </w:p>
        </w:tc>
      </w:tr>
      <w:tr w:rsidR="004D625A" w:rsidRPr="002F274A" w14:paraId="2B1F0196" w14:textId="77777777" w:rsidTr="002F274A">
        <w:trPr>
          <w:trHeight w:val="283"/>
          <w:jc w:val="center"/>
        </w:trPr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2F274A" w:rsidRDefault="004D625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2F274A" w:rsidRDefault="004D625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Nature de la prestation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2F274A" w:rsidRDefault="004D625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Montant HT de la prestation</w:t>
            </w:r>
          </w:p>
        </w:tc>
      </w:tr>
      <w:tr w:rsidR="00130F31" w:rsidRPr="002F274A" w14:paraId="07B3775F" w14:textId="77777777" w:rsidTr="002F274A">
        <w:trPr>
          <w:trHeight w:val="397"/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2F274A" w:rsidRDefault="00130F31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2F274A" w:rsidRDefault="00130F31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2F274A" w:rsidRDefault="00130F31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30F31" w:rsidRPr="002F274A" w14:paraId="4A5568AE" w14:textId="77777777" w:rsidTr="002F274A">
        <w:trPr>
          <w:trHeight w:val="397"/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2F274A" w:rsidRDefault="00130F31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2F274A" w:rsidRDefault="00130F31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2F274A" w:rsidRDefault="00130F31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8B7F5AA" w14:textId="5126F389" w:rsidR="00130F31" w:rsidRPr="002F274A" w:rsidRDefault="00130F31" w:rsidP="002F274A">
      <w:pPr>
        <w:widowControl w:val="0"/>
        <w:jc w:val="both"/>
        <w:rPr>
          <w:rFonts w:ascii="Arial" w:hAnsi="Arial" w:cs="Arial"/>
          <w:sz w:val="20"/>
        </w:rPr>
      </w:pPr>
    </w:p>
    <w:p w14:paraId="5E59BC3D" w14:textId="097A04E5" w:rsidR="00A836A2" w:rsidRPr="002F274A" w:rsidRDefault="00A836A2" w:rsidP="002F274A">
      <w:pPr>
        <w:widowControl w:val="0"/>
        <w:jc w:val="both"/>
        <w:rPr>
          <w:rFonts w:ascii="Arial" w:hAnsi="Arial" w:cs="Arial"/>
          <w:sz w:val="20"/>
        </w:rPr>
      </w:pPr>
    </w:p>
    <w:p w14:paraId="291A754C" w14:textId="0289F61B" w:rsidR="00A836A2" w:rsidRPr="002F274A" w:rsidRDefault="00A836A2" w:rsidP="002F274A">
      <w:pPr>
        <w:widowControl w:val="0"/>
        <w:jc w:val="both"/>
        <w:rPr>
          <w:rFonts w:ascii="Arial" w:hAnsi="Arial" w:cs="Arial"/>
          <w:sz w:val="20"/>
        </w:rPr>
      </w:pPr>
    </w:p>
    <w:p w14:paraId="01B31EF0" w14:textId="77777777" w:rsidR="00A836A2" w:rsidRPr="002F274A" w:rsidRDefault="00A836A2" w:rsidP="002F274A">
      <w:pPr>
        <w:widowControl w:val="0"/>
        <w:jc w:val="both"/>
        <w:rPr>
          <w:rFonts w:ascii="Arial" w:hAnsi="Arial" w:cs="Arial"/>
          <w:sz w:val="20"/>
        </w:rPr>
      </w:pPr>
    </w:p>
    <w:p w14:paraId="0E794084" w14:textId="4AB3D4AB" w:rsidR="00130F31" w:rsidRPr="002F274A" w:rsidRDefault="006550F5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B</w:t>
      </w:r>
      <w:r w:rsidR="00A84973" w:rsidRPr="002F274A">
        <w:rPr>
          <w:rFonts w:ascii="Arial" w:hAnsi="Arial" w:cs="Arial"/>
          <w:b/>
          <w:sz w:val="20"/>
          <w:lang w:eastAsia="zh-CN"/>
        </w:rPr>
        <w:t>4</w:t>
      </w:r>
      <w:r w:rsidRPr="002F274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2F274A">
        <w:rPr>
          <w:rFonts w:ascii="Arial" w:hAnsi="Arial" w:cs="Arial"/>
          <w:b/>
          <w:sz w:val="20"/>
          <w:lang w:eastAsia="zh-CN"/>
        </w:rPr>
        <w:t>Compte (s) à créditer</w:t>
      </w:r>
    </w:p>
    <w:p w14:paraId="2FE847E5" w14:textId="77777777" w:rsidR="003C7BFB" w:rsidRPr="002F274A" w:rsidRDefault="003C7BFB" w:rsidP="002F274A">
      <w:pPr>
        <w:widowControl w:val="0"/>
        <w:jc w:val="both"/>
        <w:rPr>
          <w:rFonts w:ascii="Arial" w:hAnsi="Arial" w:cs="Arial"/>
          <w:b/>
          <w:sz w:val="20"/>
        </w:rPr>
      </w:pPr>
    </w:p>
    <w:p w14:paraId="6D063AC6" w14:textId="30B87835" w:rsidR="006550F5" w:rsidRPr="002F274A" w:rsidRDefault="006550F5" w:rsidP="002F274A">
      <w:pPr>
        <w:widowControl w:val="0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b/>
          <w:sz w:val="20"/>
        </w:rPr>
        <w:t xml:space="preserve">RIB </w:t>
      </w:r>
      <w:r w:rsidRPr="002F274A">
        <w:rPr>
          <w:rFonts w:ascii="Arial" w:hAnsi="Arial" w:cs="Arial"/>
          <w:sz w:val="20"/>
        </w:rPr>
        <w:t>à intégrer</w:t>
      </w:r>
      <w:r w:rsidR="0084023C" w:rsidRPr="002F274A">
        <w:rPr>
          <w:rFonts w:ascii="Arial" w:hAnsi="Arial" w:cs="Arial"/>
          <w:sz w:val="20"/>
        </w:rPr>
        <w:t>/joindre</w:t>
      </w:r>
      <w:r w:rsidRPr="002F274A">
        <w:rPr>
          <w:rFonts w:ascii="Arial" w:hAnsi="Arial" w:cs="Arial"/>
          <w:sz w:val="20"/>
        </w:rPr>
        <w:t> </w:t>
      </w:r>
      <w:r w:rsidRPr="002F274A">
        <w:rPr>
          <w:rFonts w:ascii="Arial" w:hAnsi="Arial" w:cs="Arial"/>
          <w:i/>
          <w:sz w:val="20"/>
        </w:rPr>
        <w:t>(</w:t>
      </w:r>
      <w:r w:rsidRPr="002F274A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2F274A">
        <w:rPr>
          <w:rFonts w:ascii="Arial" w:hAnsi="Arial" w:cs="Arial"/>
          <w:b/>
          <w:i/>
          <w:sz w:val="20"/>
        </w:rPr>
        <w:t xml:space="preserve"> séparés, l’ensemble</w:t>
      </w:r>
      <w:r w:rsidRPr="002F274A">
        <w:rPr>
          <w:rFonts w:ascii="Arial" w:hAnsi="Arial" w:cs="Arial"/>
          <w:b/>
          <w:i/>
          <w:sz w:val="20"/>
        </w:rPr>
        <w:t xml:space="preserve"> des RIB sont à joindre</w:t>
      </w:r>
      <w:r w:rsidRPr="002F274A">
        <w:rPr>
          <w:rFonts w:ascii="Arial" w:hAnsi="Arial" w:cs="Arial"/>
          <w:i/>
          <w:sz w:val="20"/>
        </w:rPr>
        <w:t>)</w:t>
      </w:r>
      <w:r w:rsidRPr="002F274A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2F274A" w:rsidRDefault="00DE5240" w:rsidP="002F274A">
      <w:pPr>
        <w:widowControl w:val="0"/>
        <w:jc w:val="both"/>
        <w:rPr>
          <w:rFonts w:ascii="Arial" w:hAnsi="Arial" w:cs="Arial"/>
          <w:sz w:val="20"/>
        </w:rPr>
      </w:pPr>
    </w:p>
    <w:p w14:paraId="2AA79BAA" w14:textId="7CD71D3F" w:rsidR="008062B4" w:rsidRPr="002F274A" w:rsidRDefault="002A25E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sz w:val="20"/>
        </w:rPr>
      </w:pPr>
      <w:r w:rsidRPr="002F274A">
        <w:rPr>
          <w:rFonts w:ascii="Arial" w:hAnsi="Arial" w:cs="Arial"/>
          <w:b/>
          <w:sz w:val="20"/>
          <w:lang w:eastAsia="zh-CN"/>
        </w:rPr>
        <w:t>B</w:t>
      </w:r>
      <w:r w:rsidR="00A84973" w:rsidRPr="002F274A">
        <w:rPr>
          <w:rFonts w:ascii="Arial" w:hAnsi="Arial" w:cs="Arial"/>
          <w:b/>
          <w:sz w:val="20"/>
          <w:lang w:eastAsia="zh-CN"/>
        </w:rPr>
        <w:t>5</w:t>
      </w:r>
      <w:r w:rsidRPr="002F274A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2F274A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2F274A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2F274A">
          <w:rPr>
            <w:rFonts w:ascii="Arial" w:hAnsi="Arial" w:cs="Arial"/>
            <w:i/>
            <w:sz w:val="20"/>
            <w:u w:val="single"/>
            <w:lang w:eastAsia="zh-CN"/>
          </w:rPr>
          <w:t>article R. 2191-3</w:t>
        </w:r>
      </w:hyperlink>
      <w:r w:rsidR="00973FD7" w:rsidRPr="002F274A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7E7CB8C5" w14:textId="77777777" w:rsidR="003C7BFB" w:rsidRPr="002F274A" w:rsidRDefault="003C7BFB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5D9CBD6A" w:rsidR="00025D39" w:rsidRPr="002F274A" w:rsidRDefault="00025D39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2F274A">
        <w:rPr>
          <w:rFonts w:ascii="Arial" w:hAnsi="Arial" w:cs="Arial"/>
          <w:sz w:val="20"/>
          <w:u w:val="single"/>
        </w:rPr>
        <w:t>Titulaire / Mandataire :</w:t>
      </w:r>
    </w:p>
    <w:p w14:paraId="611B669E" w14:textId="77777777" w:rsidR="003C7BFB" w:rsidRPr="002F274A" w:rsidRDefault="003C7BFB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4A8F6A3D" w:rsidR="008062B4" w:rsidRPr="002F274A" w:rsidRDefault="008062B4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 xml:space="preserve">Je </w:t>
      </w:r>
      <w:r w:rsidR="00AB3176" w:rsidRPr="002F274A">
        <w:rPr>
          <w:rFonts w:ascii="Arial" w:hAnsi="Arial" w:cs="Arial"/>
          <w:sz w:val="20"/>
        </w:rPr>
        <w:t>souhaite bénéficier de l’avance</w:t>
      </w:r>
      <w:r w:rsidR="0084023C" w:rsidRPr="002F274A">
        <w:rPr>
          <w:rStyle w:val="Appelnotedebasdep"/>
          <w:rFonts w:ascii="Arial" w:hAnsi="Arial" w:cs="Arial"/>
          <w:sz w:val="20"/>
        </w:rPr>
        <w:footnoteReference w:id="1"/>
      </w:r>
      <w:r w:rsidRPr="002F274A">
        <w:rPr>
          <w:rFonts w:ascii="Arial" w:hAnsi="Arial" w:cs="Arial"/>
          <w:sz w:val="20"/>
        </w:rPr>
        <w:t> </w:t>
      </w:r>
      <w:r w:rsidRPr="002F274A">
        <w:rPr>
          <w:rFonts w:ascii="Arial" w:hAnsi="Arial" w:cs="Arial"/>
          <w:sz w:val="20"/>
        </w:rPr>
        <w:tab/>
      </w:r>
      <w:r w:rsidR="001154AF" w:rsidRPr="002F274A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1"/>
      <w:r w:rsidR="001154AF" w:rsidRPr="002F274A">
        <w:rPr>
          <w:rFonts w:ascii="Arial" w:hAnsi="Arial" w:cs="Arial"/>
          <w:sz w:val="20"/>
        </w:rPr>
        <w:instrText xml:space="preserve"> FORMCHECKBOX </w:instrText>
      </w:r>
      <w:r w:rsidR="002C2DE1" w:rsidRPr="002F274A">
        <w:rPr>
          <w:rFonts w:ascii="Arial" w:hAnsi="Arial" w:cs="Arial"/>
          <w:sz w:val="20"/>
        </w:rPr>
      </w:r>
      <w:r w:rsidR="002C2DE1" w:rsidRPr="002F274A">
        <w:rPr>
          <w:rFonts w:ascii="Arial" w:hAnsi="Arial" w:cs="Arial"/>
          <w:sz w:val="20"/>
        </w:rPr>
        <w:fldChar w:fldCharType="separate"/>
      </w:r>
      <w:r w:rsidR="001154AF" w:rsidRPr="002F274A">
        <w:rPr>
          <w:rFonts w:ascii="Arial" w:hAnsi="Arial" w:cs="Arial"/>
          <w:sz w:val="20"/>
        </w:rPr>
        <w:fldChar w:fldCharType="end"/>
      </w:r>
      <w:bookmarkEnd w:id="1"/>
      <w:r w:rsidRPr="002F274A">
        <w:rPr>
          <w:rFonts w:ascii="Arial" w:hAnsi="Arial" w:cs="Arial"/>
          <w:sz w:val="20"/>
        </w:rPr>
        <w:t xml:space="preserve"> Non</w:t>
      </w:r>
      <w:r w:rsidRPr="002F274A">
        <w:rPr>
          <w:rFonts w:ascii="Arial" w:hAnsi="Arial" w:cs="Arial"/>
          <w:sz w:val="20"/>
        </w:rPr>
        <w:tab/>
      </w:r>
      <w:r w:rsidRPr="002F274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274A">
        <w:rPr>
          <w:rFonts w:ascii="Arial" w:hAnsi="Arial" w:cs="Arial"/>
          <w:sz w:val="20"/>
        </w:rPr>
        <w:instrText xml:space="preserve"> FORMCHECKBOX </w:instrText>
      </w:r>
      <w:r w:rsidR="002C2DE1" w:rsidRPr="002F274A">
        <w:rPr>
          <w:rFonts w:ascii="Arial" w:hAnsi="Arial" w:cs="Arial"/>
          <w:sz w:val="20"/>
        </w:rPr>
      </w:r>
      <w:r w:rsidR="002C2DE1" w:rsidRPr="002F274A">
        <w:rPr>
          <w:rFonts w:ascii="Arial" w:hAnsi="Arial" w:cs="Arial"/>
          <w:sz w:val="20"/>
        </w:rPr>
        <w:fldChar w:fldCharType="separate"/>
      </w:r>
      <w:r w:rsidRPr="002F274A">
        <w:rPr>
          <w:rFonts w:ascii="Arial" w:hAnsi="Arial" w:cs="Arial"/>
          <w:sz w:val="20"/>
        </w:rPr>
        <w:fldChar w:fldCharType="end"/>
      </w:r>
      <w:r w:rsidRPr="002F274A">
        <w:rPr>
          <w:rFonts w:ascii="Arial" w:hAnsi="Arial" w:cs="Arial"/>
          <w:sz w:val="20"/>
        </w:rPr>
        <w:t xml:space="preserve"> Oui</w:t>
      </w:r>
      <w:r w:rsidRPr="002F274A">
        <w:rPr>
          <w:rFonts w:ascii="Arial" w:hAnsi="Arial" w:cs="Arial"/>
          <w:sz w:val="20"/>
        </w:rPr>
        <w:tab/>
      </w:r>
    </w:p>
    <w:p w14:paraId="2A960259" w14:textId="77777777" w:rsidR="003C7BFB" w:rsidRPr="002F274A" w:rsidRDefault="003C7BFB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4A13F9F0" w:rsidR="00025D39" w:rsidRPr="002F274A" w:rsidRDefault="00025D39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2F274A">
        <w:rPr>
          <w:rFonts w:ascii="Arial" w:hAnsi="Arial" w:cs="Arial"/>
          <w:i/>
          <w:sz w:val="20"/>
          <w:u w:val="single"/>
        </w:rPr>
        <w:t>Cotraitant </w:t>
      </w:r>
      <w:r w:rsidR="004A57BA" w:rsidRPr="002F274A">
        <w:rPr>
          <w:rFonts w:ascii="Arial" w:hAnsi="Arial" w:cs="Arial"/>
          <w:i/>
          <w:sz w:val="20"/>
          <w:u w:val="single"/>
        </w:rPr>
        <w:t>(le cas échéant)</w:t>
      </w:r>
      <w:r w:rsidR="004A57BA" w:rsidRPr="002F274A">
        <w:rPr>
          <w:rFonts w:ascii="Arial" w:hAnsi="Arial" w:cs="Arial"/>
          <w:sz w:val="20"/>
          <w:u w:val="single"/>
        </w:rPr>
        <w:t xml:space="preserve"> </w:t>
      </w:r>
      <w:r w:rsidRPr="002F274A">
        <w:rPr>
          <w:rFonts w:ascii="Arial" w:hAnsi="Arial" w:cs="Arial"/>
          <w:sz w:val="20"/>
          <w:u w:val="single"/>
        </w:rPr>
        <w:t>:</w:t>
      </w:r>
    </w:p>
    <w:p w14:paraId="7B685250" w14:textId="77777777" w:rsidR="003C7BFB" w:rsidRPr="002F274A" w:rsidRDefault="003C7BFB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6905F2BC" w:rsidR="00025D39" w:rsidRPr="002F274A" w:rsidRDefault="00025D39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Je souhaite bénéficier de l’avance</w:t>
      </w:r>
      <w:r w:rsidRPr="002F274A">
        <w:rPr>
          <w:rFonts w:ascii="Arial" w:hAnsi="Arial" w:cs="Arial"/>
          <w:sz w:val="20"/>
          <w:vertAlign w:val="superscript"/>
        </w:rPr>
        <w:t>1</w:t>
      </w:r>
      <w:r w:rsidRPr="002F274A">
        <w:rPr>
          <w:rFonts w:ascii="Arial" w:hAnsi="Arial" w:cs="Arial"/>
          <w:sz w:val="20"/>
        </w:rPr>
        <w:tab/>
      </w:r>
      <w:r w:rsidR="001154AF" w:rsidRPr="002F274A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 w:rsidRPr="002F274A">
        <w:rPr>
          <w:rFonts w:ascii="Arial" w:hAnsi="Arial" w:cs="Arial"/>
          <w:sz w:val="20"/>
        </w:rPr>
        <w:instrText xml:space="preserve"> FORMCHECKBOX </w:instrText>
      </w:r>
      <w:r w:rsidR="002C2DE1" w:rsidRPr="002F274A">
        <w:rPr>
          <w:rFonts w:ascii="Arial" w:hAnsi="Arial" w:cs="Arial"/>
          <w:sz w:val="20"/>
        </w:rPr>
      </w:r>
      <w:r w:rsidR="002C2DE1" w:rsidRPr="002F274A">
        <w:rPr>
          <w:rFonts w:ascii="Arial" w:hAnsi="Arial" w:cs="Arial"/>
          <w:sz w:val="20"/>
        </w:rPr>
        <w:fldChar w:fldCharType="separate"/>
      </w:r>
      <w:r w:rsidR="001154AF" w:rsidRPr="002F274A">
        <w:rPr>
          <w:rFonts w:ascii="Arial" w:hAnsi="Arial" w:cs="Arial"/>
          <w:sz w:val="20"/>
        </w:rPr>
        <w:fldChar w:fldCharType="end"/>
      </w:r>
      <w:r w:rsidRPr="002F274A">
        <w:rPr>
          <w:rFonts w:ascii="Arial" w:hAnsi="Arial" w:cs="Arial"/>
          <w:sz w:val="20"/>
        </w:rPr>
        <w:t xml:space="preserve"> Non</w:t>
      </w:r>
      <w:r w:rsidRPr="002F274A">
        <w:rPr>
          <w:rFonts w:ascii="Arial" w:hAnsi="Arial" w:cs="Arial"/>
          <w:sz w:val="20"/>
        </w:rPr>
        <w:tab/>
      </w:r>
      <w:r w:rsidRPr="002F274A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274A">
        <w:rPr>
          <w:rFonts w:ascii="Arial" w:hAnsi="Arial" w:cs="Arial"/>
          <w:sz w:val="20"/>
        </w:rPr>
        <w:instrText xml:space="preserve"> FORMCHECKBOX </w:instrText>
      </w:r>
      <w:r w:rsidR="002C2DE1" w:rsidRPr="002F274A">
        <w:rPr>
          <w:rFonts w:ascii="Arial" w:hAnsi="Arial" w:cs="Arial"/>
          <w:sz w:val="20"/>
        </w:rPr>
      </w:r>
      <w:r w:rsidR="002C2DE1" w:rsidRPr="002F274A">
        <w:rPr>
          <w:rFonts w:ascii="Arial" w:hAnsi="Arial" w:cs="Arial"/>
          <w:sz w:val="20"/>
        </w:rPr>
        <w:fldChar w:fldCharType="separate"/>
      </w:r>
      <w:r w:rsidRPr="002F274A">
        <w:rPr>
          <w:rFonts w:ascii="Arial" w:hAnsi="Arial" w:cs="Arial"/>
          <w:sz w:val="20"/>
        </w:rPr>
        <w:fldChar w:fldCharType="end"/>
      </w:r>
      <w:r w:rsidRPr="002F274A">
        <w:rPr>
          <w:rFonts w:ascii="Arial" w:hAnsi="Arial" w:cs="Arial"/>
          <w:sz w:val="20"/>
        </w:rPr>
        <w:t xml:space="preserve"> Oui</w:t>
      </w:r>
      <w:r w:rsidRPr="002F274A">
        <w:rPr>
          <w:rFonts w:ascii="Arial" w:hAnsi="Arial" w:cs="Arial"/>
          <w:sz w:val="20"/>
        </w:rPr>
        <w:tab/>
      </w:r>
    </w:p>
    <w:p w14:paraId="0BBF20C7" w14:textId="77777777" w:rsidR="00025D39" w:rsidRPr="002F274A" w:rsidRDefault="00025D39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4DA35E71" w14:textId="452690AA" w:rsidR="005066CC" w:rsidRPr="002F274A" w:rsidRDefault="005066CC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 xml:space="preserve">B6 – Modalités de règlement </w:t>
      </w:r>
    </w:p>
    <w:p w14:paraId="14C186BF" w14:textId="77777777" w:rsidR="00F56D6A" w:rsidRPr="002F274A" w:rsidRDefault="00F56D6A" w:rsidP="002F274A">
      <w:pPr>
        <w:widowControl w:val="0"/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7863F95F" w14:textId="27B2E32A" w:rsidR="005066CC" w:rsidRPr="002F274A" w:rsidRDefault="00F56D6A" w:rsidP="002F274A">
      <w:pPr>
        <w:widowControl w:val="0"/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sz w:val="20"/>
        </w:rPr>
        <w:t>Le règlement s’effectuera par « </w:t>
      </w:r>
      <w:r w:rsidR="005066CC" w:rsidRPr="002F274A">
        <w:rPr>
          <w:rFonts w:ascii="Arial" w:hAnsi="Arial" w:cs="Arial"/>
          <w:sz w:val="20"/>
        </w:rPr>
        <w:t>Pr</w:t>
      </w:r>
      <w:r w:rsidR="00844712" w:rsidRPr="002F274A">
        <w:rPr>
          <w:rFonts w:ascii="Arial" w:hAnsi="Arial" w:cs="Arial"/>
          <w:sz w:val="20"/>
        </w:rPr>
        <w:t>ojet de décompte</w:t>
      </w:r>
      <w:r w:rsidRPr="002F274A">
        <w:rPr>
          <w:rFonts w:ascii="Arial" w:hAnsi="Arial" w:cs="Arial"/>
          <w:sz w:val="20"/>
        </w:rPr>
        <w:t> »</w:t>
      </w:r>
    </w:p>
    <w:p w14:paraId="2ACEF472" w14:textId="77777777" w:rsidR="005066CC" w:rsidRPr="002F274A" w:rsidRDefault="005066CC" w:rsidP="002F274A">
      <w:pPr>
        <w:widowControl w:val="0"/>
        <w:tabs>
          <w:tab w:val="left" w:pos="6804"/>
          <w:tab w:val="left" w:pos="8505"/>
        </w:tabs>
        <w:jc w:val="both"/>
        <w:rPr>
          <w:rFonts w:ascii="Arial" w:hAnsi="Arial" w:cs="Arial"/>
          <w:sz w:val="20"/>
        </w:rPr>
      </w:pPr>
    </w:p>
    <w:p w14:paraId="10CAC300" w14:textId="6C7678C0" w:rsidR="000155F4" w:rsidRPr="002F274A" w:rsidRDefault="004D6224" w:rsidP="002F274A">
      <w:pPr>
        <w:pStyle w:val="Paragraphedeliste"/>
        <w:widowControl w:val="0"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D</w:t>
      </w:r>
      <w:r w:rsidR="001345A5" w:rsidRPr="002F274A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300DE511" w14:textId="77777777" w:rsidR="003C7BFB" w:rsidRPr="002F274A" w:rsidRDefault="003C7BFB" w:rsidP="002F274A">
      <w:pPr>
        <w:widowControl w:val="0"/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A78F32" w14:textId="3CE04717" w:rsidR="00B9117B" w:rsidRPr="002F274A" w:rsidRDefault="001345A5" w:rsidP="002F274A">
      <w:pPr>
        <w:widowControl w:val="0"/>
        <w:tabs>
          <w:tab w:val="left" w:pos="576"/>
        </w:tabs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Le délai</w:t>
      </w:r>
      <w:r w:rsidR="000155F4" w:rsidRPr="002F274A">
        <w:rPr>
          <w:rFonts w:ascii="Arial" w:hAnsi="Arial" w:cs="Arial"/>
          <w:sz w:val="20"/>
        </w:rPr>
        <w:t xml:space="preserve"> d’exécution des </w:t>
      </w:r>
      <w:r w:rsidR="00F8077C" w:rsidRPr="002F274A">
        <w:rPr>
          <w:rFonts w:ascii="Arial" w:hAnsi="Arial" w:cs="Arial"/>
          <w:sz w:val="20"/>
        </w:rPr>
        <w:t>prestations</w:t>
      </w:r>
      <w:r w:rsidR="00B9117B" w:rsidRPr="002F274A">
        <w:rPr>
          <w:rFonts w:ascii="Arial" w:hAnsi="Arial" w:cs="Arial"/>
          <w:sz w:val="20"/>
        </w:rPr>
        <w:t xml:space="preserve"> est </w:t>
      </w:r>
      <w:r w:rsidR="000155F4" w:rsidRPr="002F274A">
        <w:rPr>
          <w:rFonts w:ascii="Arial" w:hAnsi="Arial" w:cs="Arial"/>
          <w:sz w:val="20"/>
        </w:rPr>
        <w:t>de </w:t>
      </w:r>
      <w:r w:rsidR="00540033" w:rsidRPr="002F274A">
        <w:rPr>
          <w:rFonts w:ascii="Arial" w:hAnsi="Arial" w:cs="Arial"/>
          <w:b/>
          <w:sz w:val="20"/>
        </w:rPr>
        <w:t>36</w:t>
      </w:r>
      <w:r w:rsidR="002C136F" w:rsidRPr="002F274A">
        <w:rPr>
          <w:rFonts w:ascii="Arial" w:hAnsi="Arial" w:cs="Arial"/>
          <w:b/>
          <w:sz w:val="20"/>
        </w:rPr>
        <w:t xml:space="preserve"> mois</w:t>
      </w:r>
      <w:r w:rsidR="008C354B" w:rsidRPr="002F274A">
        <w:rPr>
          <w:rFonts w:ascii="Arial" w:hAnsi="Arial" w:cs="Arial"/>
          <w:sz w:val="20"/>
        </w:rPr>
        <w:t xml:space="preserve"> (</w:t>
      </w:r>
      <w:r w:rsidR="00E66C9E" w:rsidRPr="002F274A">
        <w:rPr>
          <w:rFonts w:ascii="Arial" w:hAnsi="Arial" w:cs="Arial"/>
          <w:sz w:val="20"/>
        </w:rPr>
        <w:t>8</w:t>
      </w:r>
      <w:r w:rsidR="008C354B" w:rsidRPr="002F274A">
        <w:rPr>
          <w:rFonts w:ascii="Arial" w:hAnsi="Arial" w:cs="Arial"/>
          <w:sz w:val="20"/>
        </w:rPr>
        <w:t xml:space="preserve"> mois de </w:t>
      </w:r>
      <w:r w:rsidR="00540033" w:rsidRPr="002F274A">
        <w:rPr>
          <w:rFonts w:ascii="Arial" w:hAnsi="Arial" w:cs="Arial"/>
          <w:sz w:val="20"/>
        </w:rPr>
        <w:t>conception</w:t>
      </w:r>
      <w:r w:rsidR="008C354B" w:rsidRPr="002F274A">
        <w:rPr>
          <w:rFonts w:ascii="Arial" w:hAnsi="Arial" w:cs="Arial"/>
          <w:sz w:val="20"/>
        </w:rPr>
        <w:t xml:space="preserve"> et </w:t>
      </w:r>
      <w:r w:rsidR="00E66C9E" w:rsidRPr="002F274A">
        <w:rPr>
          <w:rFonts w:ascii="Arial" w:hAnsi="Arial" w:cs="Arial"/>
          <w:sz w:val="20"/>
        </w:rPr>
        <w:t>28</w:t>
      </w:r>
      <w:r w:rsidR="008C354B" w:rsidRPr="002F274A">
        <w:rPr>
          <w:rFonts w:ascii="Arial" w:hAnsi="Arial" w:cs="Arial"/>
          <w:sz w:val="20"/>
        </w:rPr>
        <w:t xml:space="preserve"> mois de </w:t>
      </w:r>
      <w:r w:rsidR="00540033" w:rsidRPr="002F274A">
        <w:rPr>
          <w:rFonts w:ascii="Arial" w:hAnsi="Arial" w:cs="Arial"/>
          <w:sz w:val="20"/>
        </w:rPr>
        <w:t>réalisation</w:t>
      </w:r>
      <w:r w:rsidR="008C354B" w:rsidRPr="002F274A">
        <w:rPr>
          <w:rFonts w:ascii="Arial" w:hAnsi="Arial" w:cs="Arial"/>
          <w:sz w:val="20"/>
        </w:rPr>
        <w:t>)</w:t>
      </w:r>
      <w:r w:rsidR="002C136F" w:rsidRPr="002F274A">
        <w:rPr>
          <w:rFonts w:ascii="Arial" w:hAnsi="Arial" w:cs="Arial"/>
          <w:sz w:val="20"/>
        </w:rPr>
        <w:t>.</w:t>
      </w:r>
    </w:p>
    <w:p w14:paraId="642F698A" w14:textId="77777777" w:rsidR="003C7BFB" w:rsidRPr="002F274A" w:rsidRDefault="003C7BFB" w:rsidP="002F274A">
      <w:pPr>
        <w:widowControl w:val="0"/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37A551DE" w14:textId="58900250" w:rsidR="001B15E2" w:rsidRPr="002F274A" w:rsidRDefault="00D7652C" w:rsidP="002F274A">
      <w:pPr>
        <w:widowControl w:val="0"/>
        <w:tabs>
          <w:tab w:val="left" w:pos="1134"/>
        </w:tabs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Par dérogation à l’article 13-1 du CCAG-</w:t>
      </w:r>
      <w:r w:rsidR="00753259" w:rsidRPr="002F274A">
        <w:rPr>
          <w:rFonts w:ascii="Arial" w:hAnsi="Arial" w:cs="Arial"/>
          <w:sz w:val="20"/>
        </w:rPr>
        <w:t>PI</w:t>
      </w:r>
      <w:r w:rsidRPr="002F274A">
        <w:rPr>
          <w:rFonts w:ascii="Arial" w:hAnsi="Arial" w:cs="Arial"/>
          <w:sz w:val="20"/>
        </w:rPr>
        <w:t>, il court à compter de la date fixée par l’Ordre de</w:t>
      </w:r>
      <w:r w:rsidR="00947BBE" w:rsidRPr="002F274A">
        <w:rPr>
          <w:rFonts w:ascii="Arial" w:hAnsi="Arial" w:cs="Arial"/>
          <w:sz w:val="20"/>
        </w:rPr>
        <w:t xml:space="preserve"> </w:t>
      </w:r>
      <w:r w:rsidRPr="002F274A">
        <w:rPr>
          <w:rFonts w:ascii="Arial" w:hAnsi="Arial" w:cs="Arial"/>
          <w:sz w:val="20"/>
        </w:rPr>
        <w:t xml:space="preserve">Service </w:t>
      </w:r>
      <w:r w:rsidR="00947BBE" w:rsidRPr="002F274A">
        <w:rPr>
          <w:rFonts w:ascii="Arial" w:hAnsi="Arial" w:cs="Arial"/>
          <w:sz w:val="20"/>
        </w:rPr>
        <w:t xml:space="preserve">(OS) </w:t>
      </w:r>
      <w:r w:rsidRPr="002F274A">
        <w:rPr>
          <w:rFonts w:ascii="Arial" w:hAnsi="Arial" w:cs="Arial"/>
          <w:sz w:val="20"/>
        </w:rPr>
        <w:t>qui prescrit de commencer</w:t>
      </w:r>
      <w:r w:rsidR="00947BBE" w:rsidRPr="002F274A">
        <w:rPr>
          <w:rFonts w:ascii="Arial" w:hAnsi="Arial" w:cs="Arial"/>
          <w:sz w:val="20"/>
        </w:rPr>
        <w:t>.</w:t>
      </w:r>
      <w:r w:rsidRPr="002F274A">
        <w:rPr>
          <w:rFonts w:ascii="Arial" w:hAnsi="Arial" w:cs="Arial"/>
          <w:sz w:val="20"/>
        </w:rPr>
        <w:t xml:space="preserve"> </w:t>
      </w:r>
    </w:p>
    <w:p w14:paraId="060EA6E1" w14:textId="77777777" w:rsidR="003C7BFB" w:rsidRPr="002F274A" w:rsidRDefault="003C7BFB" w:rsidP="002F274A">
      <w:pPr>
        <w:widowControl w:val="0"/>
        <w:tabs>
          <w:tab w:val="left" w:pos="1134"/>
        </w:tabs>
        <w:ind w:firstLine="709"/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2F274A" w:rsidRDefault="00F54BBD" w:rsidP="002F274A">
      <w:pPr>
        <w:pStyle w:val="Paragraphedeliste"/>
        <w:widowControl w:val="0"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ind w:left="425" w:right="-143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2F274A">
        <w:rPr>
          <w:rFonts w:ascii="Arial" w:hAnsi="Arial" w:cs="Arial"/>
          <w:b/>
          <w:sz w:val="20"/>
          <w:lang w:eastAsia="zh-CN"/>
        </w:rPr>
        <w:t>RESTREINTE »</w:t>
      </w:r>
    </w:p>
    <w:p w14:paraId="1361A37C" w14:textId="14ED0BE3" w:rsidR="00241AC9" w:rsidRPr="002F274A" w:rsidRDefault="00241AC9" w:rsidP="002F274A">
      <w:pPr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 </w:t>
      </w:r>
    </w:p>
    <w:p w14:paraId="23C98F09" w14:textId="421DC616" w:rsidR="00241AC9" w:rsidRPr="002F274A" w:rsidRDefault="00241AC9" w:rsidP="002F274A">
      <w:pPr>
        <w:widowControl w:val="0"/>
        <w:tabs>
          <w:tab w:val="left" w:pos="1134"/>
        </w:tabs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Sans objet</w:t>
      </w:r>
    </w:p>
    <w:p w14:paraId="4F6360E7" w14:textId="77777777" w:rsidR="003C7BFB" w:rsidRPr="002F274A" w:rsidRDefault="003C7BFB" w:rsidP="002F274A">
      <w:pPr>
        <w:widowControl w:val="0"/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8D8C74C" w14:textId="6B6A3264" w:rsidR="00AD36F8" w:rsidRPr="002F274A" w:rsidRDefault="00365696" w:rsidP="002F274A">
      <w:pPr>
        <w:pStyle w:val="Paragraphedeliste"/>
        <w:widowControl w:val="0"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SIGNATURE DU MARCHE PUBLIC PAR LE TITULAIRE INDIVIDUEL OU, EN CAS GROUPEMENT, LE MANDATAIRE DUMENT HABILITE OU CHAQUE MEMBRE DU GROUPEMENT</w:t>
      </w:r>
    </w:p>
    <w:p w14:paraId="71F773E7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BE525BD" w14:textId="264C8016" w:rsidR="00AD36F8" w:rsidRPr="002F274A" w:rsidRDefault="00A84973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E</w:t>
      </w:r>
      <w:r w:rsidR="00AD36F8" w:rsidRPr="002F274A">
        <w:rPr>
          <w:rFonts w:ascii="Arial" w:hAnsi="Arial" w:cs="Arial"/>
          <w:b/>
          <w:sz w:val="20"/>
          <w:lang w:eastAsia="zh-CN"/>
        </w:rPr>
        <w:t>1 – Signature du marché public par le titulaire individuel :</w:t>
      </w:r>
    </w:p>
    <w:p w14:paraId="5FDA8BC1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2F274A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2F274A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2F274A" w:rsidRDefault="00AD36F8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2F274A" w:rsidRDefault="00AD36F8" w:rsidP="002F274A">
      <w:pPr>
        <w:widowControl w:val="0"/>
        <w:tabs>
          <w:tab w:val="left" w:pos="851"/>
        </w:tabs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3097B4E7" w14:textId="51E5AF2E" w:rsidR="00AD36F8" w:rsidRPr="002F274A" w:rsidRDefault="00AD36F8" w:rsidP="002F274A">
      <w:pPr>
        <w:widowControl w:val="0"/>
        <w:rPr>
          <w:rFonts w:ascii="Arial" w:hAnsi="Arial" w:cs="Arial"/>
          <w:sz w:val="20"/>
        </w:rPr>
      </w:pPr>
    </w:p>
    <w:p w14:paraId="68E7067D" w14:textId="0D5C3454" w:rsidR="00A830C3" w:rsidRPr="002F274A" w:rsidRDefault="00A84973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E</w:t>
      </w:r>
      <w:r w:rsidR="00A830C3" w:rsidRPr="002F274A">
        <w:rPr>
          <w:rFonts w:ascii="Arial" w:hAnsi="Arial" w:cs="Arial"/>
          <w:b/>
          <w:sz w:val="20"/>
          <w:lang w:eastAsia="zh-CN"/>
        </w:rPr>
        <w:t>2 – Signature du marché public en cas de groupement :</w:t>
      </w:r>
    </w:p>
    <w:p w14:paraId="25502CB8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DE0D005" w14:textId="0D45BA53" w:rsidR="00A830C3" w:rsidRPr="002F274A" w:rsidRDefault="00A830C3" w:rsidP="002F274A">
      <w:pPr>
        <w:widowControl w:val="0"/>
        <w:tabs>
          <w:tab w:val="left" w:pos="851"/>
        </w:tabs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2F274A">
        <w:rPr>
          <w:rFonts w:ascii="Arial" w:hAnsi="Arial" w:cs="Arial"/>
          <w:i/>
          <w:sz w:val="20"/>
          <w:lang w:eastAsia="zh-CN"/>
        </w:rPr>
        <w:t>(</w:t>
      </w:r>
      <w:hyperlink r:id="rId13" w:history="1">
        <w:r w:rsidRPr="002F274A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2142-23</w:t>
        </w:r>
      </w:hyperlink>
      <w:r w:rsidRPr="002F274A">
        <w:rPr>
          <w:rFonts w:ascii="Arial" w:hAnsi="Arial" w:cs="Arial"/>
          <w:i/>
          <w:sz w:val="20"/>
          <w:lang w:eastAsia="zh-CN"/>
        </w:rPr>
        <w:t xml:space="preserve"> du code de la commande publique) </w:t>
      </w:r>
      <w:r w:rsidRPr="002F274A">
        <w:rPr>
          <w:rFonts w:ascii="Arial" w:hAnsi="Arial" w:cs="Arial"/>
          <w:sz w:val="20"/>
          <w:lang w:eastAsia="zh-CN"/>
        </w:rPr>
        <w:t>:</w:t>
      </w:r>
    </w:p>
    <w:p w14:paraId="0498FAAF" w14:textId="77777777" w:rsidR="00A830C3" w:rsidRPr="002F274A" w:rsidRDefault="00A830C3" w:rsidP="002F274A">
      <w:pPr>
        <w:widowControl w:val="0"/>
        <w:tabs>
          <w:tab w:val="left" w:pos="851"/>
        </w:tabs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[Indiquer le nom commercial et la dénomination sociale du mandataire]</w:t>
      </w:r>
    </w:p>
    <w:p w14:paraId="4F2C68A1" w14:textId="77777777" w:rsidR="00A830C3" w:rsidRPr="002F274A" w:rsidRDefault="00A830C3" w:rsidP="002F274A">
      <w:pPr>
        <w:widowControl w:val="0"/>
        <w:tabs>
          <w:tab w:val="left" w:pos="851"/>
        </w:tabs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2F274A" w:rsidRDefault="00A830C3" w:rsidP="002F274A">
      <w:pPr>
        <w:widowControl w:val="0"/>
        <w:tabs>
          <w:tab w:val="left" w:pos="426"/>
          <w:tab w:val="left" w:pos="851"/>
        </w:tabs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2F274A" w:rsidRDefault="002471DA" w:rsidP="002F274A">
      <w:pPr>
        <w:widowControl w:val="0"/>
        <w:tabs>
          <w:tab w:val="left" w:pos="851"/>
        </w:tabs>
        <w:jc w:val="both"/>
        <w:rPr>
          <w:rFonts w:ascii="Arial" w:hAnsi="Arial" w:cs="Arial"/>
          <w:i/>
          <w:iCs/>
          <w:sz w:val="20"/>
        </w:rPr>
      </w:pPr>
      <w:r w:rsidRPr="002F274A">
        <w:rPr>
          <w:rFonts w:ascii="Arial" w:hAnsi="Arial" w:cs="Arial"/>
          <w:i/>
          <w:iCs/>
          <w:sz w:val="20"/>
        </w:rPr>
        <w:t>(Cocher la case correspondante.)</w:t>
      </w:r>
    </w:p>
    <w:p w14:paraId="20A1B75F" w14:textId="1DC92173" w:rsidR="00A830C3" w:rsidRPr="002F274A" w:rsidRDefault="00A830C3" w:rsidP="002F274A">
      <w:pPr>
        <w:widowControl w:val="0"/>
        <w:tabs>
          <w:tab w:val="left" w:pos="851"/>
        </w:tabs>
        <w:ind w:firstLine="851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2F274A">
        <w:rPr>
          <w:rFonts w:ascii="Arial" w:hAnsi="Arial" w:cs="Arial"/>
          <w:sz w:val="20"/>
          <w:lang w:eastAsia="zh-CN"/>
        </w:rPr>
        <w:t>conjoint</w:t>
      </w:r>
      <w:r w:rsidRPr="002F274A">
        <w:rPr>
          <w:rFonts w:ascii="Arial" w:hAnsi="Arial" w:cs="Arial"/>
          <w:sz w:val="20"/>
          <w:lang w:eastAsia="zh-CN"/>
        </w:rPr>
        <w:tab/>
      </w:r>
      <w:r w:rsidRPr="002F274A">
        <w:rPr>
          <w:rFonts w:ascii="Arial" w:hAnsi="Arial" w:cs="Arial"/>
          <w:sz w:val="20"/>
          <w:lang w:eastAsia="zh-CN"/>
        </w:rPr>
        <w:tab/>
        <w:t>OU</w:t>
      </w:r>
      <w:r w:rsidRPr="002F274A">
        <w:rPr>
          <w:rFonts w:ascii="Arial" w:hAnsi="Arial" w:cs="Arial"/>
          <w:sz w:val="20"/>
          <w:lang w:eastAsia="zh-CN"/>
        </w:rPr>
        <w:tab/>
      </w:r>
      <w:r w:rsidRPr="002F274A">
        <w:rPr>
          <w:rFonts w:ascii="Arial" w:hAnsi="Arial" w:cs="Arial"/>
          <w:sz w:val="20"/>
          <w:lang w:eastAsia="zh-CN"/>
        </w:rPr>
        <w:tab/>
      </w: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iCs/>
          <w:sz w:val="20"/>
          <w:lang w:eastAsia="zh-CN"/>
        </w:rPr>
        <w:t xml:space="preserve"> </w:t>
      </w:r>
      <w:r w:rsidRPr="002F274A">
        <w:rPr>
          <w:rFonts w:ascii="Arial" w:hAnsi="Arial" w:cs="Arial"/>
          <w:sz w:val="20"/>
          <w:lang w:eastAsia="zh-CN"/>
        </w:rPr>
        <w:t>solidaire</w:t>
      </w:r>
    </w:p>
    <w:p w14:paraId="4814F612" w14:textId="4901266F" w:rsidR="00947BBE" w:rsidRPr="002F274A" w:rsidRDefault="00947BBE" w:rsidP="002F274A">
      <w:pPr>
        <w:widowControl w:val="0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br w:type="page"/>
      </w:r>
    </w:p>
    <w:p w14:paraId="4C2C5B2C" w14:textId="77777777" w:rsidR="00947BBE" w:rsidRPr="002F274A" w:rsidRDefault="00947BBE" w:rsidP="002F274A">
      <w:pPr>
        <w:widowControl w:val="0"/>
        <w:tabs>
          <w:tab w:val="left" w:pos="851"/>
        </w:tabs>
        <w:jc w:val="both"/>
        <w:rPr>
          <w:rFonts w:ascii="Arial" w:hAnsi="Arial" w:cs="Arial"/>
          <w:sz w:val="20"/>
          <w:lang w:eastAsia="zh-CN"/>
        </w:rPr>
      </w:pPr>
    </w:p>
    <w:p w14:paraId="037A4732" w14:textId="77777777" w:rsidR="00A830C3" w:rsidRPr="002F274A" w:rsidRDefault="00A830C3" w:rsidP="002F274A">
      <w:pPr>
        <w:widowControl w:val="0"/>
        <w:tabs>
          <w:tab w:val="left" w:pos="851"/>
        </w:tabs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2F274A" w:rsidRDefault="00A830C3" w:rsidP="002F274A">
      <w:pPr>
        <w:widowControl w:val="0"/>
        <w:tabs>
          <w:tab w:val="left" w:pos="426"/>
          <w:tab w:val="left" w:pos="851"/>
        </w:tabs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2F274A" w:rsidRDefault="00292EF8" w:rsidP="002F274A">
      <w:pPr>
        <w:widowControl w:val="0"/>
        <w:tabs>
          <w:tab w:val="left" w:pos="284"/>
          <w:tab w:val="left" w:pos="426"/>
          <w:tab w:val="left" w:pos="851"/>
        </w:tabs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i/>
          <w:iCs/>
          <w:sz w:val="20"/>
        </w:rPr>
        <w:tab/>
      </w:r>
      <w:r w:rsidR="002471DA" w:rsidRPr="002F274A">
        <w:rPr>
          <w:rFonts w:ascii="Arial" w:hAnsi="Arial" w:cs="Arial"/>
          <w:i/>
          <w:iCs/>
          <w:sz w:val="20"/>
        </w:rPr>
        <w:t>(Cocher la case correspondante.)</w:t>
      </w:r>
    </w:p>
    <w:p w14:paraId="7712CFBE" w14:textId="77777777" w:rsidR="00A830C3" w:rsidRPr="002F274A" w:rsidRDefault="00A830C3" w:rsidP="002F274A">
      <w:pPr>
        <w:widowControl w:val="0"/>
        <w:tabs>
          <w:tab w:val="left" w:pos="851"/>
        </w:tabs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ab/>
      </w: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ab/>
      </w:r>
      <w:proofErr w:type="gramStart"/>
      <w:r w:rsidRPr="002F274A">
        <w:rPr>
          <w:rFonts w:ascii="Arial" w:hAnsi="Arial" w:cs="Arial"/>
          <w:sz w:val="20"/>
          <w:lang w:eastAsia="zh-CN"/>
        </w:rPr>
        <w:t>pour</w:t>
      </w:r>
      <w:proofErr w:type="gramEnd"/>
      <w:r w:rsidRPr="002F274A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2F274A" w:rsidRDefault="00A830C3" w:rsidP="002F274A">
      <w:pPr>
        <w:widowControl w:val="0"/>
        <w:tabs>
          <w:tab w:val="left" w:pos="851"/>
        </w:tabs>
        <w:ind w:left="1701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2F274A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2F274A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2F274A" w:rsidRDefault="00A830C3" w:rsidP="002F274A">
      <w:pPr>
        <w:widowControl w:val="0"/>
        <w:tabs>
          <w:tab w:val="left" w:pos="851"/>
        </w:tabs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ab/>
      </w:r>
      <w:proofErr w:type="gramStart"/>
      <w:r w:rsidRPr="002F274A">
        <w:rPr>
          <w:rFonts w:ascii="Arial" w:hAnsi="Arial" w:cs="Arial"/>
          <w:sz w:val="20"/>
          <w:lang w:eastAsia="zh-CN"/>
        </w:rPr>
        <w:t>pour</w:t>
      </w:r>
      <w:proofErr w:type="gramEnd"/>
      <w:r w:rsidRPr="002F274A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2F274A" w:rsidRDefault="00A830C3" w:rsidP="002F274A">
      <w:pPr>
        <w:widowControl w:val="0"/>
        <w:tabs>
          <w:tab w:val="left" w:pos="851"/>
        </w:tabs>
        <w:ind w:left="1701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2F274A">
        <w:rPr>
          <w:rFonts w:ascii="Arial" w:hAnsi="Arial" w:cs="Arial"/>
          <w:i/>
          <w:sz w:val="20"/>
          <w:lang w:eastAsia="zh-CN"/>
        </w:rPr>
        <w:t>joindre</w:t>
      </w:r>
      <w:proofErr w:type="gramEnd"/>
      <w:r w:rsidRPr="002F274A">
        <w:rPr>
          <w:rFonts w:ascii="Arial" w:hAnsi="Arial" w:cs="Arial"/>
          <w:i/>
          <w:sz w:val="20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2F274A" w:rsidRDefault="00A830C3" w:rsidP="002F274A">
      <w:pPr>
        <w:widowControl w:val="0"/>
        <w:tabs>
          <w:tab w:val="left" w:pos="851"/>
        </w:tabs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 xml:space="preserve"> </w:t>
      </w:r>
      <w:r w:rsidR="00492E84" w:rsidRPr="002F274A">
        <w:rPr>
          <w:rFonts w:ascii="Arial" w:hAnsi="Arial" w:cs="Arial"/>
          <w:sz w:val="20"/>
          <w:lang w:eastAsia="zh-CN"/>
        </w:rPr>
        <w:tab/>
      </w:r>
      <w:proofErr w:type="gramStart"/>
      <w:r w:rsidRPr="002F274A">
        <w:rPr>
          <w:rFonts w:ascii="Arial" w:hAnsi="Arial" w:cs="Arial"/>
          <w:sz w:val="20"/>
          <w:lang w:eastAsia="zh-CN"/>
        </w:rPr>
        <w:t>ont</w:t>
      </w:r>
      <w:proofErr w:type="gramEnd"/>
      <w:r w:rsidRPr="002F274A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2F274A" w:rsidRDefault="00A830C3" w:rsidP="002F274A">
      <w:pPr>
        <w:widowControl w:val="0"/>
        <w:tabs>
          <w:tab w:val="left" w:pos="851"/>
        </w:tabs>
        <w:ind w:left="1701"/>
        <w:jc w:val="both"/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</w:t>
      </w:r>
      <w:proofErr w:type="gramStart"/>
      <w:r w:rsidRPr="002F274A">
        <w:rPr>
          <w:rFonts w:ascii="Arial" w:hAnsi="Arial" w:cs="Arial"/>
          <w:i/>
          <w:sz w:val="20"/>
          <w:lang w:eastAsia="zh-CN"/>
        </w:rPr>
        <w:t>hors</w:t>
      </w:r>
      <w:proofErr w:type="gramEnd"/>
      <w:r w:rsidRPr="002F274A">
        <w:rPr>
          <w:rFonts w:ascii="Arial" w:hAnsi="Arial" w:cs="Arial"/>
          <w:i/>
          <w:sz w:val="20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2F274A" w:rsidRDefault="00A830C3" w:rsidP="002F274A">
      <w:pPr>
        <w:widowControl w:val="0"/>
        <w:tabs>
          <w:tab w:val="left" w:pos="851"/>
        </w:tabs>
        <w:rPr>
          <w:rFonts w:ascii="Arial" w:hAnsi="Arial" w:cs="Arial"/>
          <w:i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2F274A" w:rsidRDefault="00A830C3" w:rsidP="002F274A">
      <w:pPr>
        <w:widowControl w:val="0"/>
        <w:tabs>
          <w:tab w:val="left" w:pos="851"/>
        </w:tabs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i/>
          <w:sz w:val="20"/>
          <w:lang w:eastAsia="zh-CN"/>
        </w:rPr>
        <w:t>(Cocher la case correspondante.)</w:t>
      </w:r>
    </w:p>
    <w:p w14:paraId="3A2BBB81" w14:textId="77777777" w:rsidR="00A830C3" w:rsidRPr="002F274A" w:rsidRDefault="00A830C3" w:rsidP="002F274A">
      <w:pPr>
        <w:widowControl w:val="0"/>
        <w:tabs>
          <w:tab w:val="left" w:pos="851"/>
        </w:tabs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2F274A" w:rsidRDefault="00A830C3" w:rsidP="002F274A">
      <w:pPr>
        <w:widowControl w:val="0"/>
        <w:tabs>
          <w:tab w:val="left" w:pos="851"/>
        </w:tabs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ab/>
      </w:r>
      <w:proofErr w:type="gramStart"/>
      <w:r w:rsidRPr="002F274A">
        <w:rPr>
          <w:rFonts w:ascii="Arial" w:hAnsi="Arial" w:cs="Arial"/>
          <w:sz w:val="20"/>
          <w:lang w:eastAsia="zh-CN"/>
        </w:rPr>
        <w:t>donnent</w:t>
      </w:r>
      <w:proofErr w:type="gramEnd"/>
      <w:r w:rsidRPr="002F274A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2F274A" w:rsidRDefault="00A830C3" w:rsidP="002F274A">
      <w:pPr>
        <w:widowControl w:val="0"/>
        <w:tabs>
          <w:tab w:val="left" w:pos="851"/>
        </w:tabs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sz w:val="20"/>
          <w:lang w:eastAsia="zh-CN"/>
        </w:rPr>
        <w:tab/>
      </w:r>
      <w:proofErr w:type="gramStart"/>
      <w:r w:rsidRPr="002F274A">
        <w:rPr>
          <w:rFonts w:ascii="Arial" w:hAnsi="Arial" w:cs="Arial"/>
          <w:sz w:val="20"/>
          <w:lang w:eastAsia="zh-CN"/>
        </w:rPr>
        <w:t>donnent</w:t>
      </w:r>
      <w:proofErr w:type="gramEnd"/>
      <w:r w:rsidRPr="002F274A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2F274A" w:rsidRDefault="00A830C3" w:rsidP="002F274A">
      <w:pPr>
        <w:widowControl w:val="0"/>
        <w:tabs>
          <w:tab w:val="left" w:pos="1701"/>
        </w:tabs>
        <w:ind w:left="851" w:hanging="284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ab/>
      </w:r>
      <w:r w:rsidRPr="002F274A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F274A">
        <w:rPr>
          <w:rFonts w:ascii="Arial" w:hAnsi="Arial" w:cs="Arial"/>
          <w:sz w:val="20"/>
          <w:lang w:eastAsia="zh-CN"/>
        </w:rPr>
        <w:instrText xml:space="preserve"> FORMCHECKBOX </w:instrText>
      </w:r>
      <w:r w:rsidR="002C2DE1" w:rsidRPr="002F274A">
        <w:rPr>
          <w:rFonts w:ascii="Arial" w:hAnsi="Arial" w:cs="Arial"/>
          <w:sz w:val="20"/>
          <w:lang w:eastAsia="zh-CN"/>
        </w:rPr>
      </w:r>
      <w:r w:rsidR="002C2DE1" w:rsidRPr="002F274A">
        <w:rPr>
          <w:rFonts w:ascii="Arial" w:hAnsi="Arial" w:cs="Arial"/>
          <w:sz w:val="20"/>
          <w:lang w:eastAsia="zh-CN"/>
        </w:rPr>
        <w:fldChar w:fldCharType="separate"/>
      </w:r>
      <w:r w:rsidRPr="002F274A">
        <w:rPr>
          <w:rFonts w:ascii="Arial" w:hAnsi="Arial" w:cs="Arial"/>
          <w:sz w:val="20"/>
          <w:lang w:eastAsia="zh-CN"/>
        </w:rPr>
        <w:fldChar w:fldCharType="end"/>
      </w:r>
      <w:r w:rsidRPr="002F274A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2F274A">
        <w:rPr>
          <w:rFonts w:ascii="Arial" w:hAnsi="Arial" w:cs="Arial"/>
          <w:sz w:val="20"/>
          <w:lang w:eastAsia="zh-CN"/>
        </w:rPr>
        <w:tab/>
      </w:r>
      <w:proofErr w:type="gramStart"/>
      <w:r w:rsidRPr="002F274A">
        <w:rPr>
          <w:rFonts w:ascii="Arial" w:hAnsi="Arial" w:cs="Arial"/>
          <w:sz w:val="20"/>
          <w:lang w:eastAsia="zh-CN"/>
        </w:rPr>
        <w:t>donnent</w:t>
      </w:r>
      <w:proofErr w:type="gramEnd"/>
      <w:r w:rsidRPr="002F274A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2F274A" w:rsidRDefault="00A830C3" w:rsidP="002F274A">
      <w:pPr>
        <w:widowControl w:val="0"/>
        <w:tabs>
          <w:tab w:val="left" w:pos="851"/>
        </w:tabs>
        <w:ind w:left="1624" w:hanging="850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ab/>
      </w:r>
      <w:r w:rsidRPr="002F274A">
        <w:rPr>
          <w:rFonts w:ascii="Arial" w:hAnsi="Arial" w:cs="Arial"/>
          <w:sz w:val="20"/>
          <w:lang w:eastAsia="zh-CN"/>
        </w:rPr>
        <w:tab/>
        <w:t>(Donner des précisions sur l’étendue du mandat.)</w:t>
      </w:r>
    </w:p>
    <w:p w14:paraId="68E8FEEC" w14:textId="77777777" w:rsidR="00492E84" w:rsidRPr="002F274A" w:rsidRDefault="00492E84" w:rsidP="002F274A">
      <w:pPr>
        <w:widowControl w:val="0"/>
        <w:tabs>
          <w:tab w:val="left" w:pos="851"/>
        </w:tabs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2F274A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2F274A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2F274A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2F274A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2F274A" w:rsidRDefault="00A830C3" w:rsidP="002F274A">
            <w:pPr>
              <w:widowControl w:val="0"/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2F274A" w:rsidRDefault="00A830C3" w:rsidP="002F274A">
      <w:pPr>
        <w:widowControl w:val="0"/>
        <w:tabs>
          <w:tab w:val="left" w:pos="851"/>
        </w:tabs>
        <w:jc w:val="both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(*)</w:t>
      </w:r>
      <w:r w:rsidRPr="002F274A">
        <w:rPr>
          <w:rFonts w:ascii="Arial" w:hAnsi="Arial" w:cs="Arial"/>
          <w:sz w:val="20"/>
          <w:lang w:eastAsia="zh-CN"/>
        </w:rPr>
        <w:t xml:space="preserve"> </w:t>
      </w:r>
      <w:r w:rsidRPr="002F274A">
        <w:rPr>
          <w:rFonts w:ascii="Arial" w:hAnsi="Arial" w:cs="Arial"/>
          <w:b/>
          <w:sz w:val="20"/>
          <w:lang w:eastAsia="zh-CN"/>
        </w:rPr>
        <w:t>Le signataire doit avoir le pouvoir d’engager la personne qu’il représente</w:t>
      </w:r>
      <w:r w:rsidRPr="002F274A">
        <w:rPr>
          <w:rFonts w:ascii="Arial" w:hAnsi="Arial" w:cs="Arial"/>
          <w:sz w:val="20"/>
          <w:lang w:eastAsia="zh-CN"/>
        </w:rPr>
        <w:t>.</w:t>
      </w:r>
    </w:p>
    <w:p w14:paraId="47A03332" w14:textId="2DCBE0B9" w:rsidR="002471DA" w:rsidRPr="002F274A" w:rsidRDefault="002471DA" w:rsidP="002F274A">
      <w:pPr>
        <w:widowControl w:val="0"/>
        <w:tabs>
          <w:tab w:val="left" w:pos="1770"/>
        </w:tabs>
        <w:rPr>
          <w:rFonts w:ascii="Arial" w:hAnsi="Arial" w:cs="Arial"/>
          <w:sz w:val="20"/>
        </w:rPr>
      </w:pPr>
    </w:p>
    <w:p w14:paraId="0CB35F35" w14:textId="77777777" w:rsidR="001C1C68" w:rsidRPr="002F274A" w:rsidRDefault="001C1C68" w:rsidP="002F274A">
      <w:pPr>
        <w:widowControl w:val="0"/>
        <w:tabs>
          <w:tab w:val="left" w:pos="1770"/>
        </w:tabs>
        <w:rPr>
          <w:rFonts w:ascii="Arial" w:hAnsi="Arial" w:cs="Arial"/>
          <w:sz w:val="20"/>
        </w:rPr>
      </w:pPr>
    </w:p>
    <w:p w14:paraId="58506D99" w14:textId="23FF8C7B" w:rsidR="00C6638F" w:rsidRPr="002F274A" w:rsidRDefault="00E84036" w:rsidP="002F274A">
      <w:pPr>
        <w:pStyle w:val="Paragraphedeliste"/>
        <w:widowControl w:val="0"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ind w:left="426" w:hanging="426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7BB9F666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5EA8971A" w14:textId="3D756F23" w:rsidR="00D82C77" w:rsidRPr="002F274A" w:rsidRDefault="007823F5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 xml:space="preserve">F1 – </w:t>
      </w:r>
      <w:r w:rsidR="00D82C77" w:rsidRPr="002F274A">
        <w:rPr>
          <w:rFonts w:ascii="Arial" w:hAnsi="Arial" w:cs="Arial"/>
          <w:b/>
          <w:sz w:val="20"/>
          <w:lang w:eastAsia="zh-CN"/>
        </w:rPr>
        <w:t>Désignation d</w:t>
      </w:r>
      <w:r w:rsidR="00665664" w:rsidRPr="002F274A">
        <w:rPr>
          <w:rFonts w:ascii="Arial" w:hAnsi="Arial" w:cs="Arial"/>
          <w:b/>
          <w:sz w:val="20"/>
          <w:lang w:eastAsia="zh-CN"/>
        </w:rPr>
        <w:t>e l’acheteur</w:t>
      </w:r>
      <w:r w:rsidR="00D82C77" w:rsidRPr="002F274A">
        <w:rPr>
          <w:rFonts w:ascii="Arial" w:hAnsi="Arial" w:cs="Arial"/>
          <w:b/>
          <w:sz w:val="20"/>
          <w:lang w:eastAsia="zh-CN"/>
        </w:rPr>
        <w:t xml:space="preserve"> :</w:t>
      </w:r>
    </w:p>
    <w:p w14:paraId="5D355E37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04B9986A" w14:textId="6358E6AA" w:rsidR="00D82C77" w:rsidRPr="002F274A" w:rsidRDefault="002A7E54" w:rsidP="002F274A">
      <w:pPr>
        <w:widowControl w:val="0"/>
        <w:jc w:val="both"/>
        <w:rPr>
          <w:rFonts w:ascii="Arial" w:hAnsi="Arial" w:cs="Arial"/>
          <w:sz w:val="20"/>
        </w:rPr>
      </w:pPr>
      <w:r w:rsidRPr="002F274A">
        <w:rPr>
          <w:rFonts w:ascii="Arial" w:hAnsi="Arial" w:cs="Arial"/>
          <w:sz w:val="20"/>
        </w:rPr>
        <w:t>MINARM/SGA/DCSID/</w:t>
      </w:r>
      <w:r w:rsidR="00D82C77" w:rsidRPr="002F274A">
        <w:rPr>
          <w:rFonts w:ascii="Arial" w:hAnsi="Arial" w:cs="Arial"/>
          <w:sz w:val="20"/>
        </w:rPr>
        <w:t xml:space="preserve">SID </w:t>
      </w:r>
      <w:r w:rsidRPr="002F274A">
        <w:rPr>
          <w:rFonts w:ascii="Arial" w:hAnsi="Arial" w:cs="Arial"/>
          <w:sz w:val="20"/>
        </w:rPr>
        <w:t>ATL</w:t>
      </w:r>
      <w:r w:rsidR="00D82C77" w:rsidRPr="002F274A">
        <w:rPr>
          <w:rFonts w:ascii="Arial" w:hAnsi="Arial" w:cs="Arial"/>
          <w:sz w:val="20"/>
        </w:rPr>
        <w:t xml:space="preserve"> (Ministère des Armées</w:t>
      </w:r>
      <w:r w:rsidR="00A76DE2" w:rsidRPr="002F274A">
        <w:rPr>
          <w:rFonts w:ascii="Arial" w:hAnsi="Arial" w:cs="Arial"/>
          <w:sz w:val="20"/>
        </w:rPr>
        <w:t xml:space="preserve"> et des Anciens combattants</w:t>
      </w:r>
      <w:r w:rsidR="00D82C77" w:rsidRPr="002F274A">
        <w:rPr>
          <w:rFonts w:ascii="Arial" w:hAnsi="Arial" w:cs="Arial"/>
          <w:sz w:val="20"/>
        </w:rPr>
        <w:t xml:space="preserve"> / Secrétariat Général pour l'Administration /</w:t>
      </w:r>
      <w:r w:rsidR="00D82C77" w:rsidRPr="002F274A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2F274A">
        <w:rPr>
          <w:rFonts w:ascii="Arial" w:hAnsi="Arial" w:cs="Arial"/>
          <w:sz w:val="20"/>
        </w:rPr>
        <w:t>/</w:t>
      </w:r>
      <w:r w:rsidR="00D82C77" w:rsidRPr="002F274A">
        <w:rPr>
          <w:rFonts w:ascii="Arial" w:hAnsi="Arial" w:cs="Arial"/>
          <w:color w:val="000000"/>
          <w:sz w:val="20"/>
        </w:rPr>
        <w:t xml:space="preserve"> Service d</w:t>
      </w:r>
      <w:r w:rsidRPr="002F274A"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2F274A">
        <w:rPr>
          <w:rFonts w:ascii="Arial" w:hAnsi="Arial" w:cs="Arial"/>
          <w:sz w:val="20"/>
        </w:rPr>
        <w:t>).</w:t>
      </w:r>
    </w:p>
    <w:p w14:paraId="6495F201" w14:textId="77777777" w:rsidR="003C7BFB" w:rsidRPr="002F274A" w:rsidRDefault="003C7BFB" w:rsidP="002F274A">
      <w:pPr>
        <w:widowControl w:val="0"/>
        <w:jc w:val="both"/>
        <w:rPr>
          <w:rFonts w:ascii="Arial" w:hAnsi="Arial" w:cs="Arial"/>
          <w:i/>
          <w:sz w:val="20"/>
        </w:rPr>
      </w:pPr>
    </w:p>
    <w:p w14:paraId="6792A44E" w14:textId="76A22E4C" w:rsidR="007823F5" w:rsidRPr="002F274A" w:rsidRDefault="007823F5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2F274A">
        <w:rPr>
          <w:rFonts w:ascii="Arial" w:hAnsi="Arial" w:cs="Arial"/>
          <w:b/>
          <w:sz w:val="20"/>
          <w:lang w:eastAsia="zh-CN"/>
        </w:rPr>
        <w:t>F2 – Nom, prénom, qualité du Représentant de l’acheteur :</w:t>
      </w:r>
    </w:p>
    <w:p w14:paraId="46D70F79" w14:textId="77777777" w:rsidR="003C7BFB" w:rsidRPr="002F274A" w:rsidRDefault="003C7BFB" w:rsidP="002F274A">
      <w:pPr>
        <w:widowControl w:val="0"/>
        <w:numPr>
          <w:ilvl w:val="1"/>
          <w:numId w:val="0"/>
        </w:numPr>
        <w:tabs>
          <w:tab w:val="num" w:pos="0"/>
          <w:tab w:val="left" w:pos="851"/>
          <w:tab w:val="left" w:pos="2268"/>
        </w:tabs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</w:p>
    <w:p w14:paraId="320D71F5" w14:textId="02CCEEA5" w:rsidR="00D82C77" w:rsidRPr="002F274A" w:rsidRDefault="00D82C77" w:rsidP="002F274A">
      <w:pPr>
        <w:widowControl w:val="0"/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2F274A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 w:rsidRPr="002F274A">
        <w:rPr>
          <w:rFonts w:ascii="Arial" w:hAnsi="Arial" w:cs="Arial"/>
          <w:bCs/>
          <w:sz w:val="20"/>
        </w:rPr>
        <w:t>Atlantique</w:t>
      </w:r>
      <w:r w:rsidRPr="002F274A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2F274A" w:rsidRDefault="00385B7F" w:rsidP="002F274A">
      <w:pPr>
        <w:widowControl w:val="0"/>
        <w:tabs>
          <w:tab w:val="left" w:pos="851"/>
        </w:tabs>
        <w:rPr>
          <w:rFonts w:ascii="Arial" w:hAnsi="Arial" w:cs="Arial"/>
          <w:sz w:val="20"/>
          <w:lang w:eastAsia="zh-CN"/>
        </w:rPr>
      </w:pPr>
    </w:p>
    <w:p w14:paraId="7CEE3E06" w14:textId="3235B85F" w:rsidR="00385B7F" w:rsidRPr="002F274A" w:rsidRDefault="00FF096E" w:rsidP="002F274A">
      <w:pPr>
        <w:widowControl w:val="0"/>
        <w:tabs>
          <w:tab w:val="left" w:pos="851"/>
        </w:tabs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2F274A">
        <w:rPr>
          <w:rFonts w:ascii="Arial" w:hAnsi="Arial" w:cs="Arial"/>
          <w:sz w:val="20"/>
          <w:lang w:eastAsia="zh-CN"/>
        </w:rPr>
        <w:t>marché</w:t>
      </w:r>
      <w:r w:rsidRPr="002F274A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6F2D53D3" w14:textId="77777777" w:rsidR="00280A83" w:rsidRPr="002F274A" w:rsidRDefault="00280A83" w:rsidP="002F274A">
      <w:pPr>
        <w:widowControl w:val="0"/>
        <w:tabs>
          <w:tab w:val="left" w:pos="851"/>
        </w:tabs>
        <w:jc w:val="center"/>
        <w:rPr>
          <w:rFonts w:ascii="Arial" w:hAnsi="Arial" w:cs="Arial"/>
          <w:sz w:val="20"/>
          <w:lang w:eastAsia="zh-CN"/>
        </w:rPr>
      </w:pPr>
    </w:p>
    <w:p w14:paraId="0FC3B540" w14:textId="45864309" w:rsidR="00D82C77" w:rsidRPr="002F274A" w:rsidRDefault="00280A83" w:rsidP="002F274A">
      <w:pPr>
        <w:widowControl w:val="0"/>
        <w:tabs>
          <w:tab w:val="left" w:pos="851"/>
        </w:tabs>
        <w:jc w:val="center"/>
        <w:rPr>
          <w:rFonts w:ascii="Arial" w:hAnsi="Arial" w:cs="Arial"/>
          <w:sz w:val="20"/>
          <w:lang w:eastAsia="zh-CN"/>
        </w:rPr>
      </w:pPr>
      <w:r w:rsidRPr="002F274A">
        <w:rPr>
          <w:rFonts w:ascii="Arial" w:hAnsi="Arial" w:cs="Arial"/>
          <w:sz w:val="20"/>
          <w:lang w:eastAsia="zh-CN"/>
        </w:rPr>
        <w:t>Signature :</w:t>
      </w:r>
    </w:p>
    <w:p w14:paraId="5ADD4036" w14:textId="2E6991E9" w:rsidR="0046717F" w:rsidRPr="002F274A" w:rsidRDefault="0046717F" w:rsidP="002F274A">
      <w:pPr>
        <w:widowControl w:val="0"/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2F274A" w:rsidRDefault="001C1C68" w:rsidP="002F274A">
      <w:pPr>
        <w:widowControl w:val="0"/>
        <w:jc w:val="center"/>
        <w:rPr>
          <w:rFonts w:ascii="Arial" w:hAnsi="Arial" w:cs="Arial"/>
          <w:bCs/>
          <w:sz w:val="20"/>
        </w:rPr>
      </w:pPr>
    </w:p>
    <w:p w14:paraId="74F542D6" w14:textId="4D5F054D" w:rsidR="0046717F" w:rsidRPr="002F274A" w:rsidRDefault="002A7E54" w:rsidP="002F274A">
      <w:pPr>
        <w:widowControl w:val="0"/>
        <w:jc w:val="center"/>
        <w:rPr>
          <w:rFonts w:ascii="Arial" w:hAnsi="Arial" w:cs="Arial"/>
          <w:bCs/>
          <w:sz w:val="20"/>
        </w:rPr>
      </w:pPr>
      <w:r w:rsidRPr="002F274A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2F274A" w:rsidRDefault="0046717F" w:rsidP="002F274A">
      <w:pPr>
        <w:widowControl w:val="0"/>
        <w:jc w:val="center"/>
        <w:rPr>
          <w:rFonts w:ascii="Arial" w:hAnsi="Arial" w:cs="Arial"/>
          <w:bCs/>
          <w:sz w:val="20"/>
        </w:rPr>
      </w:pPr>
      <w:r w:rsidRPr="002F274A">
        <w:rPr>
          <w:rFonts w:ascii="Arial" w:hAnsi="Arial" w:cs="Arial"/>
          <w:bCs/>
          <w:sz w:val="20"/>
        </w:rPr>
        <w:t xml:space="preserve">Et par délégation </w:t>
      </w:r>
    </w:p>
    <w:p w14:paraId="5E191DB7" w14:textId="07C9ACC8" w:rsidR="00947BBE" w:rsidRPr="002F274A" w:rsidRDefault="00496EC1" w:rsidP="002F274A">
      <w:pPr>
        <w:widowControl w:val="0"/>
        <w:jc w:val="center"/>
        <w:rPr>
          <w:rFonts w:ascii="Arial" w:hAnsi="Arial" w:cs="Arial"/>
          <w:bCs/>
          <w:sz w:val="20"/>
        </w:rPr>
      </w:pPr>
      <w:r w:rsidRPr="002F274A">
        <w:rPr>
          <w:rFonts w:ascii="Arial" w:hAnsi="Arial" w:cs="Arial"/>
          <w:bCs/>
          <w:sz w:val="20"/>
        </w:rPr>
        <w:t>ICPEF Ombline Du Fayet</w:t>
      </w:r>
    </w:p>
    <w:p w14:paraId="5EF61732" w14:textId="2AAD6207" w:rsidR="00496EC1" w:rsidRPr="002F274A" w:rsidRDefault="00496EC1" w:rsidP="002F274A">
      <w:pPr>
        <w:widowControl w:val="0"/>
        <w:jc w:val="center"/>
        <w:rPr>
          <w:rFonts w:ascii="Arial" w:hAnsi="Arial" w:cs="Arial"/>
          <w:bCs/>
          <w:sz w:val="20"/>
        </w:rPr>
      </w:pPr>
      <w:r w:rsidRPr="002F274A">
        <w:rPr>
          <w:rFonts w:ascii="Arial" w:hAnsi="Arial" w:cs="Arial"/>
          <w:bCs/>
          <w:sz w:val="20"/>
        </w:rPr>
        <w:t>Sous-directrice INV</w:t>
      </w:r>
    </w:p>
    <w:p w14:paraId="4B037C0A" w14:textId="71621275" w:rsidR="00686EAA" w:rsidRPr="002F274A" w:rsidRDefault="00686EAA" w:rsidP="002F274A">
      <w:pPr>
        <w:widowControl w:val="0"/>
        <w:rPr>
          <w:rFonts w:ascii="Arial" w:eastAsia="Arial" w:hAnsi="Arial" w:cs="Arial"/>
          <w:color w:val="000000"/>
          <w:sz w:val="20"/>
        </w:rPr>
      </w:pPr>
      <w:r w:rsidRPr="002F274A">
        <w:rPr>
          <w:rFonts w:ascii="Arial" w:eastAsia="Arial" w:hAnsi="Arial" w:cs="Arial"/>
          <w:color w:val="000000"/>
          <w:sz w:val="20"/>
        </w:rPr>
        <w:br w:type="page"/>
      </w:r>
    </w:p>
    <w:p w14:paraId="6A73C3B6" w14:textId="77777777" w:rsidR="00686EAA" w:rsidRPr="002F274A" w:rsidRDefault="00686EAA" w:rsidP="002F274A">
      <w:pPr>
        <w:widowControl w:val="0"/>
        <w:rPr>
          <w:rFonts w:ascii="Arial" w:hAnsi="Arial" w:cs="Arial"/>
          <w:sz w:val="20"/>
        </w:rPr>
      </w:pPr>
    </w:p>
    <w:p w14:paraId="762810D7" w14:textId="77777777" w:rsidR="00686EAA" w:rsidRPr="002F274A" w:rsidRDefault="00686EAA" w:rsidP="002F274A">
      <w:pPr>
        <w:pStyle w:val="Corpsdetexte23"/>
        <w:widowControl w:val="0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2F274A">
        <w:rPr>
          <w:rFonts w:cs="Arial"/>
          <w:b/>
          <w:sz w:val="20"/>
          <w:szCs w:val="20"/>
        </w:rPr>
        <w:t>ANNEXE 1</w:t>
      </w:r>
    </w:p>
    <w:p w14:paraId="7A1B0A07" w14:textId="77777777" w:rsidR="00686EAA" w:rsidRPr="002F274A" w:rsidRDefault="00686EAA" w:rsidP="002F274A">
      <w:pPr>
        <w:pStyle w:val="Corpsdetexte23"/>
        <w:widowControl w:val="0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2F274A">
        <w:rPr>
          <w:rFonts w:cs="Arial"/>
          <w:b/>
          <w:sz w:val="20"/>
          <w:szCs w:val="20"/>
        </w:rPr>
        <w:t>Relevé d’Identité Bancaire</w:t>
      </w:r>
    </w:p>
    <w:p w14:paraId="7A5CAD8B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</w:p>
    <w:p w14:paraId="507AA934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0CBA058A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2F274A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2F274A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773315D1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7D160B5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b/>
          <w:sz w:val="20"/>
        </w:rPr>
      </w:pPr>
    </w:p>
    <w:p w14:paraId="0677A872" w14:textId="77777777" w:rsidR="00686EAA" w:rsidRPr="002F274A" w:rsidRDefault="00686EAA" w:rsidP="002F274A">
      <w:pPr>
        <w:widowControl w:val="0"/>
        <w:rPr>
          <w:rFonts w:ascii="Arial" w:hAnsi="Arial" w:cs="Arial"/>
          <w:b/>
          <w:sz w:val="20"/>
        </w:rPr>
      </w:pPr>
      <w:r w:rsidRPr="002F274A">
        <w:rPr>
          <w:rFonts w:ascii="Arial" w:hAnsi="Arial" w:cs="Arial"/>
          <w:b/>
          <w:sz w:val="20"/>
        </w:rPr>
        <w:br w:type="page"/>
      </w:r>
    </w:p>
    <w:p w14:paraId="3785C2BB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b/>
          <w:sz w:val="20"/>
        </w:rPr>
      </w:pPr>
    </w:p>
    <w:p w14:paraId="218C44F2" w14:textId="77777777" w:rsidR="00686EAA" w:rsidRPr="002F274A" w:rsidRDefault="00686EAA" w:rsidP="002F274A">
      <w:pPr>
        <w:widowControl w:val="0"/>
        <w:rPr>
          <w:rFonts w:ascii="Arial" w:hAnsi="Arial" w:cs="Arial"/>
          <w:sz w:val="20"/>
        </w:rPr>
      </w:pPr>
    </w:p>
    <w:p w14:paraId="1D3DB68E" w14:textId="77777777" w:rsidR="00686EAA" w:rsidRPr="002F274A" w:rsidRDefault="00686EAA" w:rsidP="002F274A">
      <w:pPr>
        <w:pStyle w:val="Corpsdetexte23"/>
        <w:widowControl w:val="0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2F274A">
        <w:rPr>
          <w:rFonts w:cs="Arial"/>
          <w:b/>
          <w:sz w:val="20"/>
          <w:szCs w:val="20"/>
        </w:rPr>
        <w:t>ANNEXE 2</w:t>
      </w:r>
    </w:p>
    <w:p w14:paraId="639139BB" w14:textId="77777777" w:rsidR="00686EAA" w:rsidRPr="002F274A" w:rsidRDefault="00686EAA" w:rsidP="002F274A">
      <w:pPr>
        <w:pStyle w:val="Corpsdetexte23"/>
        <w:widowControl w:val="0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2F274A">
        <w:rPr>
          <w:rFonts w:cs="Arial"/>
          <w:b/>
          <w:sz w:val="20"/>
          <w:szCs w:val="20"/>
        </w:rPr>
        <w:t>Responsable physique de la mission</w:t>
      </w:r>
    </w:p>
    <w:p w14:paraId="55609419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</w:p>
    <w:p w14:paraId="751E62C3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</w:p>
    <w:p w14:paraId="29BFD152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  <w:r w:rsidRPr="002F274A">
        <w:rPr>
          <w:rFonts w:cs="Arial"/>
          <w:sz w:val="20"/>
          <w:szCs w:val="20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</w:p>
    <w:p w14:paraId="0021DC08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3"/>
        <w:gridCol w:w="2265"/>
        <w:gridCol w:w="1924"/>
        <w:gridCol w:w="2858"/>
      </w:tblGrid>
      <w:tr w:rsidR="00686EAA" w:rsidRPr="002F274A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2F274A" w:rsidRDefault="00686EA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2F274A" w:rsidRDefault="00686EA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Niveau de qualification</w:t>
            </w:r>
          </w:p>
          <w:p w14:paraId="1E3875BB" w14:textId="77777777" w:rsidR="00686EAA" w:rsidRPr="002F274A" w:rsidRDefault="00686EA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2F274A" w:rsidRDefault="00686EA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2F274A" w:rsidRDefault="00686EAA" w:rsidP="002F274A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Mission / Partie technique</w:t>
            </w:r>
          </w:p>
        </w:tc>
      </w:tr>
      <w:tr w:rsidR="00686EAA" w:rsidRPr="002F274A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7287E422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2F274A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33777526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2F274A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52558CEC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2F274A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30C6DC35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686EAA" w:rsidRPr="002F274A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3CE34DBD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2F274A" w:rsidRDefault="00686EAA" w:rsidP="002F274A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B89F203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sz w:val="20"/>
        </w:rPr>
      </w:pPr>
    </w:p>
    <w:p w14:paraId="06163A28" w14:textId="77777777" w:rsidR="00686EAA" w:rsidRPr="002F274A" w:rsidRDefault="00686EAA" w:rsidP="002F274A">
      <w:pPr>
        <w:widowControl w:val="0"/>
        <w:jc w:val="both"/>
        <w:rPr>
          <w:rFonts w:ascii="Arial" w:hAnsi="Arial" w:cs="Arial"/>
          <w:sz w:val="20"/>
        </w:rPr>
      </w:pPr>
    </w:p>
    <w:p w14:paraId="1DC1B493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  <w:r w:rsidRPr="002F274A">
        <w:rPr>
          <w:rFonts w:cs="Arial"/>
          <w:sz w:val="20"/>
          <w:szCs w:val="20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</w:p>
    <w:p w14:paraId="4B81B6F8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  <w:r w:rsidRPr="002F274A">
        <w:rPr>
          <w:rFonts w:cs="Arial"/>
          <w:sz w:val="20"/>
          <w:szCs w:val="20"/>
        </w:rPr>
        <w:t>A ce titre, obligation est faite de désigner au moins un suppléant et de faire figurer son nom dans le tableau ci-dessus.</w:t>
      </w:r>
    </w:p>
    <w:p w14:paraId="4A5515DE" w14:textId="77777777" w:rsidR="00686EAA" w:rsidRPr="002F274A" w:rsidRDefault="00686EAA" w:rsidP="002F274A">
      <w:pPr>
        <w:pStyle w:val="Corpsdetexte23"/>
        <w:widowControl w:val="0"/>
        <w:rPr>
          <w:rFonts w:cs="Arial"/>
          <w:sz w:val="20"/>
          <w:szCs w:val="20"/>
        </w:rPr>
      </w:pPr>
    </w:p>
    <w:p w14:paraId="3D34D451" w14:textId="77777777" w:rsidR="00686EAA" w:rsidRPr="002F274A" w:rsidRDefault="00686EAA" w:rsidP="002F274A">
      <w:pPr>
        <w:widowControl w:val="0"/>
        <w:rPr>
          <w:rFonts w:ascii="Arial" w:hAnsi="Arial" w:cs="Arial"/>
          <w:sz w:val="20"/>
        </w:rPr>
      </w:pPr>
    </w:p>
    <w:p w14:paraId="5A6B02AC" w14:textId="75B62447" w:rsidR="00947BBE" w:rsidRPr="002F274A" w:rsidRDefault="00947BBE" w:rsidP="002F274A">
      <w:pPr>
        <w:widowControl w:val="0"/>
        <w:rPr>
          <w:rFonts w:ascii="Arial" w:eastAsia="Arial" w:hAnsi="Arial" w:cs="Arial"/>
          <w:color w:val="000000"/>
          <w:sz w:val="20"/>
        </w:rPr>
      </w:pPr>
      <w:r w:rsidRPr="002F274A">
        <w:rPr>
          <w:rFonts w:ascii="Arial" w:eastAsia="Arial" w:hAnsi="Arial" w:cs="Arial"/>
          <w:color w:val="000000"/>
          <w:sz w:val="20"/>
        </w:rPr>
        <w:br w:type="page"/>
      </w:r>
    </w:p>
    <w:p w14:paraId="679AB78B" w14:textId="3334905F" w:rsidR="00074744" w:rsidRPr="002F274A" w:rsidRDefault="00074744" w:rsidP="002F274A">
      <w:pPr>
        <w:widowControl w:val="0"/>
        <w:rPr>
          <w:rFonts w:ascii="Arial" w:eastAsia="Arial" w:hAnsi="Arial" w:cs="Arial"/>
          <w:color w:val="000000"/>
          <w:sz w:val="20"/>
        </w:rPr>
      </w:pPr>
    </w:p>
    <w:p w14:paraId="62505ED9" w14:textId="77777777" w:rsidR="00947BBE" w:rsidRPr="002F274A" w:rsidRDefault="00947BBE" w:rsidP="002F274A">
      <w:pPr>
        <w:widowControl w:val="0"/>
        <w:rPr>
          <w:rFonts w:ascii="Arial" w:hAnsi="Arial" w:cs="Arial"/>
          <w:sz w:val="20"/>
        </w:rPr>
      </w:pPr>
    </w:p>
    <w:p w14:paraId="40538592" w14:textId="122241B3" w:rsidR="00947BBE" w:rsidRPr="002F274A" w:rsidRDefault="00947BBE" w:rsidP="002F274A">
      <w:pPr>
        <w:pStyle w:val="Corpsdetexte23"/>
        <w:widowControl w:val="0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2F274A">
        <w:rPr>
          <w:rFonts w:cs="Arial"/>
          <w:b/>
          <w:sz w:val="20"/>
          <w:szCs w:val="20"/>
        </w:rPr>
        <w:t>ANNEXE 3</w:t>
      </w:r>
    </w:p>
    <w:p w14:paraId="5F380A9A" w14:textId="6FF31805" w:rsidR="00947BBE" w:rsidRPr="002F274A" w:rsidRDefault="008C354B" w:rsidP="002F274A">
      <w:pPr>
        <w:pStyle w:val="Corpsdetexte23"/>
        <w:widowControl w:val="0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2F274A">
        <w:rPr>
          <w:rFonts w:cs="Arial"/>
          <w:b/>
          <w:sz w:val="20"/>
          <w:szCs w:val="20"/>
        </w:rPr>
        <w:t>Etat des P</w:t>
      </w:r>
      <w:r w:rsidR="00947BBE" w:rsidRPr="002F274A">
        <w:rPr>
          <w:rFonts w:cs="Arial"/>
          <w:b/>
          <w:sz w:val="20"/>
          <w:szCs w:val="20"/>
        </w:rPr>
        <w:t xml:space="preserve">rix </w:t>
      </w:r>
      <w:r w:rsidRPr="002F274A">
        <w:rPr>
          <w:rFonts w:cs="Arial"/>
          <w:b/>
          <w:sz w:val="20"/>
          <w:szCs w:val="20"/>
        </w:rPr>
        <w:t>F</w:t>
      </w:r>
      <w:r w:rsidR="00947BBE" w:rsidRPr="002F274A">
        <w:rPr>
          <w:rFonts w:cs="Arial"/>
          <w:b/>
          <w:sz w:val="20"/>
          <w:szCs w:val="20"/>
        </w:rPr>
        <w:t>orfaitaire (</w:t>
      </w:r>
      <w:r w:rsidRPr="002F274A">
        <w:rPr>
          <w:rFonts w:cs="Arial"/>
          <w:b/>
          <w:sz w:val="20"/>
          <w:szCs w:val="20"/>
        </w:rPr>
        <w:t>EP</w:t>
      </w:r>
      <w:r w:rsidR="00947BBE" w:rsidRPr="002F274A">
        <w:rPr>
          <w:rFonts w:cs="Arial"/>
          <w:b/>
          <w:sz w:val="20"/>
          <w:szCs w:val="20"/>
        </w:rPr>
        <w:t>F)</w:t>
      </w:r>
    </w:p>
    <w:p w14:paraId="5808A8D4" w14:textId="17226993" w:rsidR="00947BBE" w:rsidRPr="002F274A" w:rsidRDefault="00947BBE" w:rsidP="002F274A">
      <w:pPr>
        <w:widowControl w:val="0"/>
        <w:rPr>
          <w:rFonts w:ascii="Arial" w:eastAsia="Arial" w:hAnsi="Arial" w:cs="Arial"/>
          <w:color w:val="000000"/>
          <w:sz w:val="20"/>
        </w:rPr>
      </w:pPr>
    </w:p>
    <w:p w14:paraId="3CD4F4DD" w14:textId="0F902989" w:rsidR="002C136F" w:rsidRPr="002F274A" w:rsidRDefault="002C136F" w:rsidP="002F274A">
      <w:pPr>
        <w:widowControl w:val="0"/>
        <w:rPr>
          <w:rFonts w:ascii="Arial" w:hAnsi="Arial" w:cs="Arial"/>
          <w:b/>
          <w:iCs/>
          <w:sz w:val="20"/>
        </w:rPr>
      </w:pPr>
    </w:p>
    <w:p w14:paraId="595BD47F" w14:textId="77777777" w:rsidR="00FF5E07" w:rsidRPr="002F274A" w:rsidRDefault="00FF5E07" w:rsidP="002F274A">
      <w:pPr>
        <w:widowControl w:val="0"/>
        <w:tabs>
          <w:tab w:val="left" w:pos="7515"/>
        </w:tabs>
        <w:rPr>
          <w:rFonts w:ascii="Arial" w:hAnsi="Arial" w:cs="Arial"/>
          <w:sz w:val="20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3268"/>
        <w:gridCol w:w="2271"/>
        <w:gridCol w:w="1985"/>
      </w:tblGrid>
      <w:tr w:rsidR="00FF5E07" w:rsidRPr="002F274A" w14:paraId="033E92D8" w14:textId="77777777" w:rsidTr="003D0DE4">
        <w:trPr>
          <w:cantSplit/>
          <w:trHeight w:val="851"/>
          <w:jc w:val="center"/>
        </w:trPr>
        <w:tc>
          <w:tcPr>
            <w:tcW w:w="2258" w:type="dxa"/>
            <w:gridSpan w:val="2"/>
            <w:shd w:val="clear" w:color="auto" w:fill="F2F2F2"/>
            <w:vAlign w:val="center"/>
          </w:tcPr>
          <w:p w14:paraId="32F3FFFA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N°</w:t>
            </w:r>
          </w:p>
        </w:tc>
        <w:tc>
          <w:tcPr>
            <w:tcW w:w="5539" w:type="dxa"/>
            <w:gridSpan w:val="2"/>
            <w:shd w:val="clear" w:color="auto" w:fill="F2F2F2"/>
            <w:vAlign w:val="center"/>
          </w:tcPr>
          <w:p w14:paraId="55AFEC9D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9153839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Total</w:t>
            </w:r>
          </w:p>
          <w:p w14:paraId="1E1ABFD8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(en € HT)</w:t>
            </w:r>
          </w:p>
        </w:tc>
      </w:tr>
      <w:tr w:rsidR="00FF5E07" w:rsidRPr="002F274A" w14:paraId="405F3526" w14:textId="77777777" w:rsidTr="003D0DE4">
        <w:trPr>
          <w:cantSplit/>
          <w:trHeight w:val="851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129425FD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conception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58821342" w14:textId="58772569" w:rsidR="00FF5E07" w:rsidRPr="002F274A" w:rsidRDefault="00B76209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5539" w:type="dxa"/>
            <w:gridSpan w:val="2"/>
            <w:vAlign w:val="center"/>
          </w:tcPr>
          <w:p w14:paraId="1129AC3D" w14:textId="779316CA" w:rsidR="00FF5E07" w:rsidRPr="002F274A" w:rsidRDefault="00B76209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Etudes préliminaires</w:t>
            </w:r>
          </w:p>
        </w:tc>
        <w:tc>
          <w:tcPr>
            <w:tcW w:w="1985" w:type="dxa"/>
          </w:tcPr>
          <w:p w14:paraId="06C14ACC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2F274A" w14:paraId="04C710F1" w14:textId="77777777" w:rsidTr="003D0DE4">
        <w:trPr>
          <w:cantSplit/>
          <w:trHeight w:val="851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</w:tcPr>
          <w:p w14:paraId="1F86BFC2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0F773DDC" w14:textId="6BC810EA" w:rsidR="00FF5E07" w:rsidRPr="002F274A" w:rsidRDefault="00B76209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5539" w:type="dxa"/>
            <w:gridSpan w:val="2"/>
            <w:vAlign w:val="center"/>
          </w:tcPr>
          <w:p w14:paraId="6C8CE63A" w14:textId="5FAF35D2" w:rsidR="00FF5E07" w:rsidRPr="002F274A" w:rsidRDefault="00B76209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Etudes et élaboration du projet</w:t>
            </w:r>
          </w:p>
        </w:tc>
        <w:tc>
          <w:tcPr>
            <w:tcW w:w="1985" w:type="dxa"/>
          </w:tcPr>
          <w:p w14:paraId="74693FF2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2F274A" w14:paraId="48CEFA3D" w14:textId="77777777" w:rsidTr="003D0DE4">
        <w:trPr>
          <w:cantSplit/>
          <w:trHeight w:val="113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F8924ED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réalisation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2B5A8E56" w14:textId="638356D0" w:rsidR="00FF5E07" w:rsidRPr="002F274A" w:rsidRDefault="00B76209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5539" w:type="dxa"/>
            <w:gridSpan w:val="2"/>
            <w:vAlign w:val="center"/>
          </w:tcPr>
          <w:p w14:paraId="4C13527B" w14:textId="4DCC661D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 xml:space="preserve">Prestations à exécuter pendant la période de </w:t>
            </w:r>
            <w:r w:rsidR="00B76209" w:rsidRPr="002F274A">
              <w:rPr>
                <w:rFonts w:ascii="Arial" w:hAnsi="Arial" w:cs="Arial"/>
                <w:sz w:val="20"/>
              </w:rPr>
              <w:t>réalisation des travaux</w:t>
            </w:r>
          </w:p>
        </w:tc>
        <w:tc>
          <w:tcPr>
            <w:tcW w:w="1985" w:type="dxa"/>
          </w:tcPr>
          <w:p w14:paraId="1C501F56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2F274A" w14:paraId="1D2C11BF" w14:textId="77777777" w:rsidTr="003D0DE4">
        <w:trPr>
          <w:cantSplit/>
          <w:trHeight w:val="113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762C163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32A1DAE4" w14:textId="7DF91C3B" w:rsidR="00FF5E07" w:rsidRPr="002F274A" w:rsidRDefault="00B76209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F274A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5539" w:type="dxa"/>
            <w:gridSpan w:val="2"/>
            <w:vAlign w:val="center"/>
          </w:tcPr>
          <w:p w14:paraId="06573433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5A7A340F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2F274A" w14:paraId="1F5C4FCD" w14:textId="77777777" w:rsidTr="003D0DE4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left w:val="nil"/>
            </w:tcBorders>
          </w:tcPr>
          <w:p w14:paraId="137DCEB8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vAlign w:val="center"/>
          </w:tcPr>
          <w:p w14:paraId="5C70125A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Montant total HT</w:t>
            </w:r>
          </w:p>
        </w:tc>
        <w:tc>
          <w:tcPr>
            <w:tcW w:w="1985" w:type="dxa"/>
          </w:tcPr>
          <w:p w14:paraId="527CF8A9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2F274A" w14:paraId="669A97B5" w14:textId="77777777" w:rsidTr="003D0DE4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left w:val="nil"/>
            </w:tcBorders>
          </w:tcPr>
          <w:p w14:paraId="336E2E3C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vAlign w:val="center"/>
          </w:tcPr>
          <w:p w14:paraId="24F08792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Montant TVA</w:t>
            </w:r>
          </w:p>
        </w:tc>
        <w:tc>
          <w:tcPr>
            <w:tcW w:w="1985" w:type="dxa"/>
          </w:tcPr>
          <w:p w14:paraId="3A8DA25D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2F274A" w14:paraId="428380A7" w14:textId="77777777" w:rsidTr="003D0DE4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left w:val="nil"/>
              <w:bottom w:val="nil"/>
            </w:tcBorders>
          </w:tcPr>
          <w:p w14:paraId="53BAF75C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46B060E2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both"/>
              <w:rPr>
                <w:rFonts w:ascii="Arial" w:hAnsi="Arial" w:cs="Arial"/>
                <w:sz w:val="20"/>
              </w:rPr>
            </w:pPr>
            <w:r w:rsidRPr="002F274A">
              <w:rPr>
                <w:rFonts w:ascii="Arial" w:hAnsi="Arial" w:cs="Arial"/>
                <w:sz w:val="20"/>
              </w:rPr>
              <w:t>Montant total TTC</w:t>
            </w:r>
          </w:p>
        </w:tc>
        <w:tc>
          <w:tcPr>
            <w:tcW w:w="1985" w:type="dxa"/>
          </w:tcPr>
          <w:p w14:paraId="77819D7B" w14:textId="77777777" w:rsidR="00FF5E07" w:rsidRPr="002F274A" w:rsidRDefault="00FF5E07" w:rsidP="002F274A">
            <w:pPr>
              <w:widowControl w:val="0"/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14:paraId="49EB6201" w14:textId="77777777" w:rsidR="00FF5E07" w:rsidRPr="002F274A" w:rsidRDefault="00FF5E07" w:rsidP="002F274A">
      <w:pPr>
        <w:widowControl w:val="0"/>
        <w:tabs>
          <w:tab w:val="left" w:pos="7515"/>
        </w:tabs>
        <w:rPr>
          <w:rFonts w:ascii="Arial" w:hAnsi="Arial" w:cs="Arial"/>
          <w:sz w:val="20"/>
        </w:rPr>
      </w:pPr>
    </w:p>
    <w:p w14:paraId="661BAA4F" w14:textId="77777777" w:rsidR="00FF5E07" w:rsidRPr="002F274A" w:rsidRDefault="00FF5E07" w:rsidP="002F274A">
      <w:pPr>
        <w:widowControl w:val="0"/>
        <w:rPr>
          <w:rFonts w:ascii="Arial" w:hAnsi="Arial" w:cs="Arial"/>
          <w:sz w:val="20"/>
        </w:rPr>
      </w:pPr>
    </w:p>
    <w:p w14:paraId="289622A5" w14:textId="73175A6D" w:rsidR="00FF5E07" w:rsidRPr="002F274A" w:rsidRDefault="00FF5E07" w:rsidP="002F274A">
      <w:pPr>
        <w:widowControl w:val="0"/>
        <w:rPr>
          <w:rFonts w:ascii="Arial" w:hAnsi="Arial" w:cs="Arial"/>
          <w:b/>
          <w:iCs/>
          <w:sz w:val="20"/>
        </w:rPr>
      </w:pPr>
    </w:p>
    <w:sectPr w:rsidR="00FF5E07" w:rsidRPr="002F274A" w:rsidSect="002C136F">
      <w:footerReference w:type="default" r:id="rId14"/>
      <w:pgSz w:w="11906" w:h="16838"/>
      <w:pgMar w:top="993" w:right="1134" w:bottom="709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4EA15" w14:textId="77777777" w:rsidR="002C2DE1" w:rsidRDefault="002C2DE1">
      <w:r>
        <w:separator/>
      </w:r>
    </w:p>
  </w:endnote>
  <w:endnote w:type="continuationSeparator" w:id="0">
    <w:p w14:paraId="6A434A65" w14:textId="77777777" w:rsidR="002C2DE1" w:rsidRDefault="002C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0B7D128A" w:rsidR="00444996" w:rsidRPr="00BD41C6" w:rsidRDefault="002D451D" w:rsidP="002D451D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 w:rsidR="00B76209">
      <w:rPr>
        <w:noProof/>
        <w:sz w:val="16"/>
      </w:rPr>
      <w:t>AE_9256</w:t>
    </w:r>
    <w:r>
      <w:rPr>
        <w:sz w:val="16"/>
      </w:rPr>
      <w:fldChar w:fldCharType="end"/>
    </w:r>
    <w:r w:rsidRPr="002D451D">
      <w:rPr>
        <w:sz w:val="16"/>
      </w:rPr>
      <w:ptab w:relativeTo="margin" w:alignment="center" w:leader="none"/>
    </w:r>
    <w:r w:rsidRPr="002D451D">
      <w:rPr>
        <w:sz w:val="16"/>
      </w:rPr>
      <w:ptab w:relativeTo="margin" w:alignment="right" w:leader="none"/>
    </w:r>
    <w:r w:rsidRPr="002D451D">
      <w:rPr>
        <w:sz w:val="16"/>
      </w:rPr>
      <w:t xml:space="preserve">Page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PAGE  \* Arabic  \* MERGEFORMAT</w:instrText>
    </w:r>
    <w:r w:rsidRPr="002D451D">
      <w:rPr>
        <w:b/>
        <w:bCs/>
        <w:sz w:val="16"/>
      </w:rPr>
      <w:fldChar w:fldCharType="separate"/>
    </w:r>
    <w:r w:rsidR="002F274A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  <w:r w:rsidRPr="002D451D">
      <w:rPr>
        <w:sz w:val="16"/>
      </w:rPr>
      <w:t xml:space="preserve"> sur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NUMPAGES  \* Arabic  \* MERGEFORMAT</w:instrText>
    </w:r>
    <w:r w:rsidRPr="002D451D">
      <w:rPr>
        <w:b/>
        <w:bCs/>
        <w:sz w:val="16"/>
      </w:rPr>
      <w:fldChar w:fldCharType="separate"/>
    </w:r>
    <w:r w:rsidR="002F274A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AF0F0" w14:textId="77777777" w:rsidR="002C2DE1" w:rsidRDefault="002C2DE1">
      <w:r>
        <w:separator/>
      </w:r>
    </w:p>
  </w:footnote>
  <w:footnote w:type="continuationSeparator" w:id="0">
    <w:p w14:paraId="16EE032E" w14:textId="77777777" w:rsidR="002C2DE1" w:rsidRDefault="002C2DE1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4294B43"/>
    <w:multiLevelType w:val="hybridMultilevel"/>
    <w:tmpl w:val="071AB954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D1260"/>
    <w:multiLevelType w:val="hybridMultilevel"/>
    <w:tmpl w:val="3A7029DA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0A460C"/>
    <w:multiLevelType w:val="hybridMultilevel"/>
    <w:tmpl w:val="0BF65498"/>
    <w:lvl w:ilvl="0" w:tplc="AD785DD2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CB73F8C"/>
    <w:multiLevelType w:val="hybridMultilevel"/>
    <w:tmpl w:val="5DBEC7A0"/>
    <w:lvl w:ilvl="0" w:tplc="9D960406">
      <w:start w:val="1"/>
      <w:numFmt w:val="bullet"/>
      <w:lvlText w:val=""/>
      <w:lvlJc w:val="left"/>
      <w:pPr>
        <w:ind w:left="22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7" w15:restartNumberingAfterBreak="0">
    <w:nsid w:val="1F553FFB"/>
    <w:multiLevelType w:val="hybridMultilevel"/>
    <w:tmpl w:val="85D4C01A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2F5FE7"/>
    <w:multiLevelType w:val="hybridMultilevel"/>
    <w:tmpl w:val="D00E589E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6"/>
  </w:num>
  <w:num w:numId="13">
    <w:abstractNumId w:val="2"/>
  </w:num>
  <w:num w:numId="14">
    <w:abstractNumId w:val="10"/>
  </w:num>
  <w:num w:numId="15">
    <w:abstractNumId w:val="5"/>
  </w:num>
  <w:num w:numId="16">
    <w:abstractNumId w:val="4"/>
  </w:num>
  <w:num w:numId="17">
    <w:abstractNumId w:val="7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3A5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D5E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3606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0119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136F"/>
    <w:rsid w:val="002C2DE1"/>
    <w:rsid w:val="002C54AE"/>
    <w:rsid w:val="002D18C4"/>
    <w:rsid w:val="002D451D"/>
    <w:rsid w:val="002D4F5D"/>
    <w:rsid w:val="002D6437"/>
    <w:rsid w:val="002D678F"/>
    <w:rsid w:val="002E503A"/>
    <w:rsid w:val="002E6739"/>
    <w:rsid w:val="002F274A"/>
    <w:rsid w:val="002F3398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20D9"/>
    <w:rsid w:val="003B48E7"/>
    <w:rsid w:val="003B51DD"/>
    <w:rsid w:val="003C0C77"/>
    <w:rsid w:val="003C2DDF"/>
    <w:rsid w:val="003C6C05"/>
    <w:rsid w:val="003C7BFB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96EC1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0033"/>
    <w:rsid w:val="0054344B"/>
    <w:rsid w:val="00543CBB"/>
    <w:rsid w:val="0054448F"/>
    <w:rsid w:val="005469D7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00C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607E"/>
    <w:rsid w:val="00637365"/>
    <w:rsid w:val="00650172"/>
    <w:rsid w:val="00651384"/>
    <w:rsid w:val="006550F5"/>
    <w:rsid w:val="00665267"/>
    <w:rsid w:val="00665664"/>
    <w:rsid w:val="006664CB"/>
    <w:rsid w:val="0066768C"/>
    <w:rsid w:val="00672395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54B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47BBE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6C9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36A2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209"/>
    <w:rsid w:val="00B7651F"/>
    <w:rsid w:val="00B83CBB"/>
    <w:rsid w:val="00B84E43"/>
    <w:rsid w:val="00B85E9F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773F7"/>
    <w:rsid w:val="00C81E38"/>
    <w:rsid w:val="00C86594"/>
    <w:rsid w:val="00C87981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290B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15A"/>
    <w:rsid w:val="00D8331E"/>
    <w:rsid w:val="00D850FE"/>
    <w:rsid w:val="00D85FD6"/>
    <w:rsid w:val="00D87314"/>
    <w:rsid w:val="00D917E2"/>
    <w:rsid w:val="00D91AD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630A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C9E"/>
    <w:rsid w:val="00E66FEA"/>
    <w:rsid w:val="00E7493D"/>
    <w:rsid w:val="00E76D43"/>
    <w:rsid w:val="00E816DA"/>
    <w:rsid w:val="00E84036"/>
    <w:rsid w:val="00E90C71"/>
    <w:rsid w:val="00E91680"/>
    <w:rsid w:val="00E93A7E"/>
    <w:rsid w:val="00E94FE0"/>
    <w:rsid w:val="00E956B6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12A03"/>
    <w:rsid w:val="00F20318"/>
    <w:rsid w:val="00F27D63"/>
    <w:rsid w:val="00F30EF4"/>
    <w:rsid w:val="00F35C84"/>
    <w:rsid w:val="00F418ED"/>
    <w:rsid w:val="00F4361D"/>
    <w:rsid w:val="00F454C9"/>
    <w:rsid w:val="00F45BD0"/>
    <w:rsid w:val="00F54A5A"/>
    <w:rsid w:val="00F54BBD"/>
    <w:rsid w:val="00F54D96"/>
    <w:rsid w:val="00F56D6A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5E07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1493A1-46DF-465F-840E-53074750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27</TotalTime>
  <Pages>8</Pages>
  <Words>1695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11</cp:revision>
  <cp:lastPrinted>2023-09-13T15:13:00Z</cp:lastPrinted>
  <dcterms:created xsi:type="dcterms:W3CDTF">2025-12-01T14:31:00Z</dcterms:created>
  <dcterms:modified xsi:type="dcterms:W3CDTF">2026-03-03T15:09:00Z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